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6BD10D" w14:textId="77777777" w:rsidR="00546E48" w:rsidRDefault="00FA28CA" w:rsidP="00546E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AA1F79">
        <w:rPr>
          <w:b/>
          <w:noProof/>
          <w:sz w:val="24"/>
        </w:rPr>
        <w:t>3</w:t>
      </w:r>
      <w:r w:rsidR="007D7540">
        <w:rPr>
          <w:b/>
          <w:noProof/>
          <w:sz w:val="24"/>
        </w:rPr>
        <w:t>7</w:t>
      </w:r>
      <w:r w:rsidR="00546E48">
        <w:rPr>
          <w:b/>
          <w:i/>
          <w:noProof/>
          <w:sz w:val="28"/>
        </w:rPr>
        <w:tab/>
      </w:r>
      <w:r w:rsidR="00546E48" w:rsidRPr="00AB2E68">
        <w:rPr>
          <w:b/>
          <w:noProof/>
          <w:sz w:val="28"/>
        </w:rPr>
        <w:t>C3-</w:t>
      </w:r>
      <w:r w:rsidR="00D90EA8">
        <w:rPr>
          <w:b/>
          <w:noProof/>
          <w:sz w:val="28"/>
          <w:lang w:eastAsia="ko-KR"/>
        </w:rPr>
        <w:t>24</w:t>
      </w:r>
      <w:r w:rsidR="00CB187C">
        <w:rPr>
          <w:b/>
          <w:noProof/>
          <w:sz w:val="28"/>
          <w:lang w:eastAsia="ko-KR"/>
        </w:rPr>
        <w:t>5014</w:t>
      </w:r>
    </w:p>
    <w:p w14:paraId="0C3FD956" w14:textId="77777777" w:rsidR="00024A77" w:rsidRDefault="007D7540" w:rsidP="00024A77">
      <w:pPr>
        <w:pStyle w:val="CRCoverPage"/>
        <w:outlineLvl w:val="0"/>
        <w:rPr>
          <w:b/>
          <w:noProof/>
          <w:sz w:val="24"/>
        </w:rPr>
      </w:pPr>
      <w:bookmarkStart w:id="0" w:name="_Hlk34721270"/>
      <w:r>
        <w:rPr>
          <w:b/>
          <w:noProof/>
          <w:sz w:val="24"/>
        </w:rPr>
        <w:t>H</w:t>
      </w:r>
      <w:r w:rsidRPr="007D7540">
        <w:rPr>
          <w:rFonts w:hint="eastAsia"/>
          <w:b/>
          <w:noProof/>
          <w:sz w:val="24"/>
        </w:rPr>
        <w:t>efe</w:t>
      </w:r>
      <w:r>
        <w:rPr>
          <w:b/>
          <w:noProof/>
          <w:sz w:val="24"/>
        </w:rPr>
        <w:t>i China</w:t>
      </w:r>
      <w:r w:rsidR="000F32AF">
        <w:rPr>
          <w:b/>
          <w:noProof/>
          <w:sz w:val="24"/>
        </w:rPr>
        <w:t>,</w:t>
      </w:r>
      <w:r w:rsidR="00024A77">
        <w:rPr>
          <w:b/>
          <w:noProof/>
          <w:sz w:val="24"/>
        </w:rPr>
        <w:t xml:space="preserve"> </w:t>
      </w:r>
      <w:r w:rsidR="000F32AF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DF7B9E">
        <w:rPr>
          <w:b/>
          <w:noProof/>
          <w:sz w:val="24"/>
          <w:vertAlign w:val="superscript"/>
        </w:rPr>
        <w:t>th</w:t>
      </w:r>
      <w:r w:rsidR="00DF7B9E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>
        <w:rPr>
          <w:b/>
          <w:noProof/>
          <w:sz w:val="24"/>
          <w:vertAlign w:val="superscript"/>
        </w:rPr>
        <w:t>th</w:t>
      </w:r>
      <w:r w:rsidR="00DF7B9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B77013">
        <w:rPr>
          <w:b/>
          <w:noProof/>
          <w:sz w:val="24"/>
        </w:rPr>
        <w:t xml:space="preserve"> </w:t>
      </w:r>
      <w:r w:rsidR="00024A77" w:rsidRPr="0056034C">
        <w:rPr>
          <w:b/>
          <w:noProof/>
          <w:sz w:val="24"/>
        </w:rPr>
        <w:t>202</w:t>
      </w:r>
      <w:r w:rsidR="00524607">
        <w:rPr>
          <w:b/>
          <w:noProof/>
          <w:sz w:val="24"/>
        </w:rPr>
        <w:t>4</w:t>
      </w:r>
    </w:p>
    <w:bookmarkEnd w:id="0"/>
    <w:p w14:paraId="08816427" w14:textId="77777777" w:rsidR="00F66CA3" w:rsidRDefault="00F66CA3" w:rsidP="00B8434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3354A">
        <w:rPr>
          <w:rFonts w:ascii="Arial" w:hAnsi="Arial" w:cs="Arial"/>
          <w:b/>
        </w:rPr>
        <w:t>CT3 Chair</w:t>
      </w:r>
    </w:p>
    <w:p w14:paraId="66EBF093" w14:textId="77777777" w:rsidR="00F66CA3" w:rsidRDefault="00F66CA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3354A">
        <w:rPr>
          <w:rFonts w:ascii="Arial" w:hAnsi="Arial" w:cs="Arial"/>
          <w:b/>
        </w:rPr>
        <w:t>Status of CT3 Work Items</w:t>
      </w:r>
    </w:p>
    <w:p w14:paraId="04793164" w14:textId="77777777" w:rsidR="00F66CA3" w:rsidRDefault="00F66CA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033773">
        <w:rPr>
          <w:rFonts w:ascii="Arial" w:hAnsi="Arial" w:cs="Arial"/>
          <w:b/>
        </w:rPr>
        <w:t>Information</w:t>
      </w:r>
    </w:p>
    <w:p w14:paraId="386871B7" w14:textId="77777777" w:rsidR="00F66CA3" w:rsidRDefault="00F66CA3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C51EE">
        <w:rPr>
          <w:rFonts w:ascii="Arial" w:hAnsi="Arial" w:cs="Arial"/>
          <w:b/>
        </w:rPr>
        <w:t>2</w:t>
      </w:r>
      <w:r w:rsidR="00CB187C">
        <w:rPr>
          <w:rFonts w:ascii="Arial" w:hAnsi="Arial" w:cs="Arial"/>
          <w:b/>
        </w:rPr>
        <w:t>2</w:t>
      </w:r>
    </w:p>
    <w:p w14:paraId="19DF4FA7" w14:textId="77777777" w:rsidR="00F66CA3" w:rsidRDefault="00F66CA3">
      <w:pPr>
        <w:pBdr>
          <w:bottom w:val="single" w:sz="4" w:space="1" w:color="auto"/>
        </w:pBdr>
        <w:rPr>
          <w:rFonts w:ascii="Arial" w:hAnsi="Arial" w:cs="Arial"/>
        </w:rPr>
      </w:pPr>
    </w:p>
    <w:p w14:paraId="26FF68CD" w14:textId="77777777" w:rsidR="00CA23E6" w:rsidRDefault="00E3354A" w:rsidP="00F650FF">
      <w:pPr>
        <w:rPr>
          <w:rFonts w:ascii="Arial" w:hAnsi="Arial" w:cs="Arial"/>
          <w:bCs/>
          <w:lang w:eastAsia="zh-CN"/>
        </w:rPr>
      </w:pPr>
      <w:r w:rsidRPr="00CE1601">
        <w:rPr>
          <w:rFonts w:ascii="Arial" w:hAnsi="Arial" w:cs="Arial"/>
        </w:rPr>
        <w:t>The table below shows the status of the Work Items at the</w:t>
      </w:r>
      <w:r w:rsidR="006D117A">
        <w:rPr>
          <w:rFonts w:ascii="Arial" w:hAnsi="Arial" w:cs="Arial"/>
        </w:rPr>
        <w:t xml:space="preserve"> </w:t>
      </w:r>
      <w:r w:rsidR="00550702">
        <w:rPr>
          <w:rFonts w:ascii="Arial" w:hAnsi="Arial" w:cs="Arial"/>
        </w:rPr>
        <w:t>end</w:t>
      </w:r>
      <w:r w:rsidR="008A49BF">
        <w:rPr>
          <w:rFonts w:ascii="Arial" w:hAnsi="Arial" w:cs="Arial"/>
        </w:rPr>
        <w:t xml:space="preserve"> </w:t>
      </w:r>
      <w:r w:rsidRPr="00CE1601">
        <w:rPr>
          <w:rFonts w:ascii="Arial" w:hAnsi="Arial" w:cs="Arial"/>
        </w:rPr>
        <w:t xml:space="preserve">of </w:t>
      </w:r>
      <w:r w:rsidRPr="00CE1601">
        <w:rPr>
          <w:rFonts w:ascii="Arial" w:hAnsi="Arial" w:cs="Arial"/>
          <w:bCs/>
          <w:lang w:eastAsia="zh-CN"/>
        </w:rPr>
        <w:t>CT3#</w:t>
      </w:r>
      <w:r>
        <w:rPr>
          <w:rFonts w:ascii="Arial" w:hAnsi="Arial" w:cs="Arial"/>
          <w:bCs/>
          <w:lang w:eastAsia="zh-CN"/>
        </w:rPr>
        <w:t>1</w:t>
      </w:r>
      <w:r w:rsidR="00AA1F79">
        <w:rPr>
          <w:rFonts w:ascii="Arial" w:hAnsi="Arial" w:cs="Arial"/>
          <w:bCs/>
          <w:lang w:eastAsia="zh-CN"/>
        </w:rPr>
        <w:t>3</w:t>
      </w:r>
      <w:r w:rsidR="00CB187C">
        <w:rPr>
          <w:rFonts w:ascii="Arial" w:hAnsi="Arial" w:cs="Arial"/>
          <w:bCs/>
          <w:lang w:eastAsia="zh-CN"/>
        </w:rPr>
        <w:t>7</w:t>
      </w:r>
      <w:r w:rsidR="00300EDA">
        <w:rPr>
          <w:rFonts w:ascii="Arial" w:hAnsi="Arial" w:cs="Arial"/>
          <w:bCs/>
          <w:lang w:eastAsia="zh-CN"/>
        </w:rPr>
        <w:t xml:space="preserve"> meeting. </w:t>
      </w:r>
      <w:r w:rsidRPr="00CE1601">
        <w:rPr>
          <w:rFonts w:ascii="Arial" w:hAnsi="Arial" w:cs="Arial"/>
          <w:bCs/>
          <w:lang w:eastAsia="zh-CN"/>
        </w:rPr>
        <w:t>For the completion rate of the work items, only the CT3 part is reported.</w:t>
      </w:r>
    </w:p>
    <w:p w14:paraId="2F643D9E" w14:textId="77777777" w:rsidR="009013F7" w:rsidRDefault="009013F7" w:rsidP="009013F7">
      <w:pPr>
        <w:jc w:val="center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Rel-1</w:t>
      </w:r>
      <w:r w:rsidR="006C51EE">
        <w:rPr>
          <w:b/>
          <w:color w:val="0000FF"/>
          <w:sz w:val="28"/>
          <w:szCs w:val="28"/>
          <w:lang w:eastAsia="zh-CN"/>
        </w:rPr>
        <w:t>9</w:t>
      </w:r>
      <w:r>
        <w:rPr>
          <w:b/>
          <w:color w:val="0000FF"/>
          <w:sz w:val="28"/>
          <w:szCs w:val="28"/>
        </w:rPr>
        <w:t xml:space="preserve"> Work Items</w:t>
      </w:r>
    </w:p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0"/>
        <w:gridCol w:w="2157"/>
        <w:gridCol w:w="2076"/>
        <w:gridCol w:w="1335"/>
        <w:gridCol w:w="1400"/>
        <w:gridCol w:w="2056"/>
        <w:tblGridChange w:id="1">
          <w:tblGrid>
            <w:gridCol w:w="1040"/>
            <w:gridCol w:w="2157"/>
            <w:gridCol w:w="2076"/>
            <w:gridCol w:w="1335"/>
            <w:gridCol w:w="1400"/>
            <w:gridCol w:w="2056"/>
          </w:tblGrid>
        </w:tblGridChange>
      </w:tblGrid>
      <w:tr w:rsidR="009013F7" w14:paraId="6096906B" w14:textId="77777777" w:rsidTr="006C51EE">
        <w:trPr>
          <w:trHeight w:val="90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339C9244" w14:textId="77777777" w:rsidR="009013F7" w:rsidRPr="00FD22EC" w:rsidRDefault="009013F7" w:rsidP="00E6187D">
            <w:pPr>
              <w:pStyle w:val="FootnoteText"/>
              <w:ind w:left="-63" w:firstLine="29"/>
              <w:jc w:val="center"/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</w:pPr>
            <w:r w:rsidRPr="00FD22EC"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  <w:t>Unique Id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18A41991" w14:textId="77777777" w:rsidR="009013F7" w:rsidRPr="00FD22EC" w:rsidRDefault="009013F7" w:rsidP="00E6187D">
            <w:pPr>
              <w:ind w:left="-63" w:firstLine="29"/>
              <w:jc w:val="center"/>
              <w:rPr>
                <w:rFonts w:ascii="Arial" w:hAnsi="Arial" w:cs="Arial"/>
                <w:b/>
                <w:bCs/>
                <w:sz w:val="21"/>
                <w:szCs w:val="22"/>
              </w:rPr>
            </w:pPr>
            <w:r>
              <w:rPr>
                <w:rFonts w:ascii="Arial" w:hAnsi="Arial" w:cs="Arial"/>
                <w:b/>
                <w:bCs/>
                <w:sz w:val="21"/>
                <w:szCs w:val="22"/>
              </w:rPr>
              <w:t xml:space="preserve">WI </w:t>
            </w:r>
            <w:r w:rsidRPr="00FD22EC">
              <w:rPr>
                <w:rFonts w:ascii="Arial" w:hAnsi="Arial" w:cs="Arial"/>
                <w:b/>
                <w:bCs/>
                <w:sz w:val="21"/>
                <w:szCs w:val="22"/>
              </w:rPr>
              <w:t>title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6A758180" w14:textId="77777777" w:rsidR="009013F7" w:rsidRPr="00FD22EC" w:rsidRDefault="009013F7" w:rsidP="00E6187D">
            <w:pPr>
              <w:pStyle w:val="FootnoteText"/>
              <w:ind w:left="-63" w:firstLine="29"/>
              <w:jc w:val="center"/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</w:pPr>
            <w:r w:rsidRPr="00FD22EC"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  <w:t>Acronym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38F603B0" w14:textId="77777777" w:rsidR="009013F7" w:rsidRPr="00FD22EC" w:rsidRDefault="009013F7" w:rsidP="00E6187D">
            <w:pPr>
              <w:pStyle w:val="FootnoteText"/>
              <w:ind w:left="-63" w:firstLine="29"/>
              <w:jc w:val="center"/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</w:pPr>
            <w:r w:rsidRPr="00FD22EC"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  <w:t xml:space="preserve">Estim. % of completion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50F837E6" w14:textId="77777777" w:rsidR="009013F7" w:rsidRPr="00FD22EC" w:rsidRDefault="009013F7" w:rsidP="00E6187D">
            <w:pPr>
              <w:pStyle w:val="FootnoteText"/>
              <w:ind w:left="-63" w:firstLine="29"/>
              <w:jc w:val="center"/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</w:pPr>
            <w:r w:rsidRPr="00FD22EC"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  <w:t>Planned completion date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5D855EE6" w14:textId="77777777" w:rsidR="009013F7" w:rsidRPr="00FD22EC" w:rsidRDefault="009013F7" w:rsidP="00E6187D">
            <w:pPr>
              <w:pStyle w:val="FootnoteText"/>
              <w:ind w:left="-311" w:firstLine="277"/>
              <w:jc w:val="center"/>
              <w:rPr>
                <w:rFonts w:eastAsia="SimSun" w:cs="Arial"/>
                <w:b/>
                <w:bCs/>
                <w:color w:val="000000"/>
                <w:sz w:val="21"/>
                <w:szCs w:val="22"/>
                <w:lang w:val="en-US" w:eastAsia="zh-CN"/>
              </w:rPr>
            </w:pPr>
            <w:r w:rsidRPr="00FD22EC">
              <w:rPr>
                <w:rFonts w:eastAsia="SimSun" w:cs="Arial"/>
                <w:b/>
                <w:bCs/>
                <w:color w:val="000000"/>
                <w:sz w:val="21"/>
                <w:szCs w:val="22"/>
                <w:lang w:val="en-US" w:eastAsia="zh-CN"/>
              </w:rPr>
              <w:t>Rapporteurship</w:t>
            </w:r>
          </w:p>
        </w:tc>
      </w:tr>
      <w:tr w:rsidR="009013F7" w14:paraId="2F5703A8" w14:textId="77777777" w:rsidTr="006C51EE">
        <w:trPr>
          <w:jc w:val="center"/>
        </w:trPr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B2F442C" w14:textId="77777777" w:rsidR="009013F7" w:rsidRPr="00B55215" w:rsidRDefault="009013F7" w:rsidP="00E6187D">
            <w:pPr>
              <w:jc w:val="center"/>
              <w:rPr>
                <w:rFonts w:ascii="Arial" w:hAnsi="Arial" w:cs="Arial"/>
                <w:b/>
              </w:rPr>
            </w:pPr>
            <w:r w:rsidRPr="00B55215">
              <w:rPr>
                <w:rFonts w:ascii="Arial" w:hAnsi="Arial" w:cs="Arial"/>
                <w:b/>
              </w:rPr>
              <w:t>CT3 ownership</w:t>
            </w:r>
          </w:p>
        </w:tc>
      </w:tr>
      <w:tr w:rsidR="009013F7" w:rsidRPr="00B55215" w14:paraId="66322D19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41C4C" w14:textId="77777777" w:rsidR="009013F7" w:rsidRPr="000415FA" w:rsidRDefault="004C77ED" w:rsidP="007140AD">
            <w:pPr>
              <w:rPr>
                <w:rFonts w:ascii="Arial" w:hAnsi="Arial" w:cs="Arial" w:hint="eastAsia"/>
                <w:lang w:eastAsia="zh-CN"/>
              </w:rPr>
            </w:pPr>
            <w:r>
              <w:rPr>
                <w:rFonts w:ascii="Arial" w:hAnsi="Arial" w:cs="Arial"/>
              </w:rPr>
              <w:t>1040009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E6866" w14:textId="77777777" w:rsidR="009013F7" w:rsidRPr="000415FA" w:rsidRDefault="00024B10" w:rsidP="00E6187D">
            <w:pPr>
              <w:ind w:left="-63" w:firstLine="29"/>
              <w:rPr>
                <w:rFonts w:ascii="Arial" w:hAnsi="Arial" w:cs="Arial"/>
              </w:rPr>
            </w:pPr>
            <w:r w:rsidRPr="00024B10">
              <w:rPr>
                <w:rFonts w:ascii="Arial" w:hAnsi="Arial" w:cs="Arial"/>
              </w:rPr>
              <w:t>Rel-1</w:t>
            </w:r>
            <w:r w:rsidR="00A72C1E">
              <w:rPr>
                <w:rFonts w:ascii="Arial" w:hAnsi="Arial" w:cs="Arial"/>
              </w:rPr>
              <w:t>9</w:t>
            </w:r>
            <w:r w:rsidRPr="00024B10">
              <w:rPr>
                <w:rFonts w:ascii="Arial" w:hAnsi="Arial" w:cs="Arial"/>
              </w:rPr>
              <w:t xml:space="preserve"> Enhancements of 3GPP Northbound </w:t>
            </w:r>
            <w:r w:rsidRPr="00024B10">
              <w:rPr>
                <w:rFonts w:ascii="Arial" w:hAnsi="Arial" w:cs="Arial" w:hint="eastAsia"/>
              </w:rPr>
              <w:t>a</w:t>
            </w:r>
            <w:r w:rsidRPr="00024B10">
              <w:rPr>
                <w:rFonts w:ascii="Arial" w:hAnsi="Arial" w:cs="Arial"/>
              </w:rPr>
              <w:t>nd Application Layer interfaces and APIs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7F443" w14:textId="77777777" w:rsidR="004438B4" w:rsidRPr="00BB5F4F" w:rsidRDefault="00024B10" w:rsidP="00E3131D">
            <w:pPr>
              <w:ind w:left="-63" w:firstLine="29"/>
              <w:rPr>
                <w:rFonts w:ascii="Arial" w:eastAsia="DengXian" w:hAnsi="Arial" w:cs="Arial" w:hint="eastAsia"/>
                <w:lang w:eastAsia="zh-CN"/>
              </w:rPr>
            </w:pPr>
            <w:r w:rsidRPr="00E3131D">
              <w:rPr>
                <w:rFonts w:ascii="Arial" w:hAnsi="Arial" w:cs="Arial"/>
              </w:rPr>
              <w:t>NBI1</w:t>
            </w:r>
            <w:r w:rsidR="00A72C1E">
              <w:rPr>
                <w:rFonts w:ascii="Arial" w:hAnsi="Arial" w:cs="Arial"/>
              </w:rPr>
              <w:t>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274B2" w14:textId="77777777" w:rsidR="009013F7" w:rsidRPr="00610463" w:rsidRDefault="00A72C1E" w:rsidP="00E6187D">
            <w:pPr>
              <w:rPr>
                <w:rFonts w:ascii="Arial" w:hAnsi="Arial" w:cs="Arial" w:hint="eastAsia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="00D8426B"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3C003" w14:textId="77777777" w:rsidR="009013F7" w:rsidRPr="000415FA" w:rsidRDefault="00B43A96" w:rsidP="00E6187D">
            <w:pPr>
              <w:ind w:left="-63" w:firstLine="29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CT#10</w:t>
            </w:r>
            <w:r w:rsidR="00A72C1E">
              <w:rPr>
                <w:rFonts w:ascii="Arial" w:hAnsi="Arial" w:cs="Arial"/>
              </w:rPr>
              <w:t>9</w:t>
            </w:r>
            <w:r w:rsidRPr="00B85389">
              <w:rPr>
                <w:rFonts w:ascii="Arial" w:hAnsi="Arial" w:cs="Arial"/>
              </w:rPr>
              <w:t xml:space="preserve"> (</w:t>
            </w:r>
            <w:r w:rsidR="00A72C1E">
              <w:rPr>
                <w:rFonts w:ascii="Arial" w:hAnsi="Arial" w:cs="Arial"/>
              </w:rPr>
              <w:t>September</w:t>
            </w:r>
            <w:r>
              <w:rPr>
                <w:rFonts w:ascii="Arial" w:hAnsi="Arial" w:cs="Arial"/>
              </w:rPr>
              <w:t xml:space="preserve"> </w:t>
            </w:r>
            <w:r w:rsidRPr="00B85389">
              <w:rPr>
                <w:rFonts w:ascii="Arial" w:hAnsi="Arial" w:cs="Arial"/>
              </w:rPr>
              <w:t>202</w:t>
            </w:r>
            <w:r w:rsidR="00A72C1E">
              <w:rPr>
                <w:rFonts w:ascii="Arial" w:hAnsi="Arial" w:cs="Arial"/>
              </w:rPr>
              <w:t>5</w:t>
            </w:r>
            <w:r w:rsidRPr="00B85389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9E392" w14:textId="77777777" w:rsidR="0061547C" w:rsidRPr="000415FA" w:rsidRDefault="0061547C" w:rsidP="0061547C">
            <w:pPr>
              <w:spacing w:after="0"/>
              <w:rPr>
                <w:rFonts w:ascii="Arial" w:hAnsi="Arial" w:cs="Arial"/>
              </w:rPr>
            </w:pPr>
            <w:r w:rsidRPr="000415FA">
              <w:rPr>
                <w:rFonts w:ascii="Arial" w:hAnsi="Arial" w:cs="Arial"/>
              </w:rPr>
              <w:t xml:space="preserve">Abdessamad El Moatamid </w:t>
            </w:r>
          </w:p>
          <w:p w14:paraId="215C1F86" w14:textId="77777777" w:rsidR="009013F7" w:rsidRPr="000415FA" w:rsidRDefault="0061547C" w:rsidP="0061547C">
            <w:pPr>
              <w:ind w:left="-63" w:firstLine="29"/>
              <w:rPr>
                <w:rFonts w:ascii="Arial" w:hAnsi="Arial" w:cs="Arial"/>
              </w:rPr>
            </w:pPr>
            <w:r w:rsidRPr="000415FA">
              <w:rPr>
                <w:rFonts w:ascii="Arial" w:hAnsi="Arial" w:cs="Arial"/>
              </w:rPr>
              <w:t>(Huawei)</w:t>
            </w:r>
          </w:p>
        </w:tc>
      </w:tr>
      <w:tr w:rsidR="00993C67" w:rsidRPr="00B55215" w14:paraId="7C396DD9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8F49F" w14:textId="77777777" w:rsidR="00993C67" w:rsidRDefault="004C77ED" w:rsidP="004C77ED">
            <w:pPr>
              <w:ind w:left="-63"/>
              <w:rPr>
                <w:rFonts w:ascii="Arial" w:hAnsi="Arial" w:cs="Arial"/>
              </w:rPr>
            </w:pPr>
            <w:r w:rsidRPr="0064704F">
              <w:rPr>
                <w:rFonts w:ascii="Arial" w:hAnsi="Arial" w:cs="Arial"/>
              </w:rPr>
              <w:t>1040006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D37C0" w14:textId="77777777" w:rsidR="00993C67" w:rsidRPr="00024B10" w:rsidRDefault="00A72C1E" w:rsidP="00A72C1E">
            <w:pPr>
              <w:ind w:left="-63"/>
              <w:rPr>
                <w:rFonts w:ascii="Arial" w:hAnsi="Arial" w:cs="Arial"/>
              </w:rPr>
            </w:pPr>
            <w:r w:rsidRPr="00A511EE">
              <w:rPr>
                <w:rFonts w:ascii="Arial" w:hAnsi="Arial" w:cs="Arial"/>
              </w:rPr>
              <w:t>CT aspects of Providing per-subscriber VLAN instructions from UDM and DN-AAA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09F3C" w14:textId="77777777" w:rsidR="00993C67" w:rsidRPr="00024B10" w:rsidRDefault="00A72C1E" w:rsidP="00993C67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TEI19_VLANSUB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99C83" w14:textId="77777777" w:rsidR="00993C67" w:rsidRPr="00610463" w:rsidRDefault="00A72C1E" w:rsidP="00993C67">
            <w:pPr>
              <w:rPr>
                <w:rFonts w:ascii="Arial" w:hAnsi="Arial" w:cs="Arial" w:hint="eastAsia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="00AD5746" w:rsidRPr="00610463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60DA8" w14:textId="77777777" w:rsidR="00993C67" w:rsidRPr="00024B10" w:rsidRDefault="00993C67" w:rsidP="00993C67">
            <w:pPr>
              <w:ind w:left="-63" w:firstLine="29"/>
              <w:rPr>
                <w:rFonts w:ascii="Arial" w:hAnsi="Arial" w:cs="Arial"/>
              </w:rPr>
            </w:pPr>
            <w:r w:rsidRPr="00024B10">
              <w:rPr>
                <w:rFonts w:ascii="Arial" w:hAnsi="Arial" w:cs="Arial"/>
              </w:rPr>
              <w:t>CT#10</w:t>
            </w:r>
            <w:r w:rsidR="00A72C1E">
              <w:rPr>
                <w:rFonts w:ascii="Arial" w:hAnsi="Arial" w:cs="Arial"/>
              </w:rPr>
              <w:t>8</w:t>
            </w:r>
            <w:r w:rsidRPr="00024B10">
              <w:rPr>
                <w:rFonts w:ascii="Arial" w:hAnsi="Arial" w:cs="Arial"/>
              </w:rPr>
              <w:t xml:space="preserve"> (</w:t>
            </w:r>
            <w:r w:rsidR="00A72C1E">
              <w:rPr>
                <w:rFonts w:ascii="Arial" w:hAnsi="Arial" w:cs="Arial"/>
              </w:rPr>
              <w:t>June</w:t>
            </w:r>
            <w:r w:rsidRPr="00024B10">
              <w:rPr>
                <w:rFonts w:ascii="Arial" w:hAnsi="Arial" w:cs="Arial"/>
              </w:rPr>
              <w:t xml:space="preserve"> 202</w:t>
            </w:r>
            <w:r w:rsidR="00A72C1E">
              <w:rPr>
                <w:rFonts w:ascii="Arial" w:hAnsi="Arial" w:cs="Arial"/>
              </w:rPr>
              <w:t>5</w:t>
            </w:r>
            <w:r w:rsidRPr="00024B10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6A51F" w14:textId="77777777" w:rsidR="00993C67" w:rsidRPr="000415FA" w:rsidRDefault="00A72C1E" w:rsidP="00993C67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Maria Liang</w:t>
            </w:r>
            <w:r w:rsidR="00993C67" w:rsidRPr="00993C67">
              <w:rPr>
                <w:rFonts w:ascii="Arial" w:hAnsi="Arial" w:cs="Arial"/>
              </w:rPr>
              <w:t xml:space="preserve"> (Ericsson)</w:t>
            </w:r>
          </w:p>
        </w:tc>
      </w:tr>
      <w:tr w:rsidR="00A72C1E" w:rsidRPr="00B55215" w14:paraId="3600C241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82AFF" w14:textId="77777777" w:rsidR="00A72C1E" w:rsidRDefault="004C77ED" w:rsidP="00A72C1E">
            <w:pPr>
              <w:rPr>
                <w:rFonts w:ascii="Arial" w:hAnsi="Arial" w:cs="Arial"/>
              </w:rPr>
            </w:pPr>
            <w:r w:rsidRPr="004C77ED">
              <w:rPr>
                <w:rFonts w:ascii="Arial" w:hAnsi="Arial" w:cs="Arial"/>
              </w:rPr>
              <w:t>104000</w:t>
            </w:r>
            <w:r>
              <w:rPr>
                <w:rFonts w:ascii="Arial" w:hAnsi="Arial" w:cs="Arial"/>
              </w:rPr>
              <w:t>7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65A90" w14:textId="77777777" w:rsidR="00A72C1E" w:rsidRPr="00993C67" w:rsidRDefault="00A72C1E" w:rsidP="00A72C1E">
            <w:pPr>
              <w:ind w:left="-63"/>
              <w:rPr>
                <w:rFonts w:ascii="Arial" w:hAnsi="Arial" w:cs="Arial"/>
              </w:rPr>
            </w:pPr>
            <w:r w:rsidRPr="00A511EE">
              <w:rPr>
                <w:rFonts w:ascii="Arial" w:hAnsi="Arial" w:cs="Arial"/>
              </w:rPr>
              <w:t>CT aspects of Enhancing Parameter Provisioning with static UE IP address and UP security policy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D5606" w14:textId="77777777" w:rsidR="00A72C1E" w:rsidRPr="006068FE" w:rsidRDefault="00A72C1E" w:rsidP="00A72C1E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TEI19_IP_SP_EXP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A0D01" w14:textId="77777777" w:rsidR="00A72C1E" w:rsidRPr="00610463" w:rsidRDefault="00A72C1E" w:rsidP="00A72C1E">
            <w:pPr>
              <w:rPr>
                <w:rFonts w:ascii="Arial" w:hAnsi="Arial" w:cs="Arial" w:hint="eastAsia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610463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1BD9F" w14:textId="77777777" w:rsidR="00A72C1E" w:rsidRPr="00024B10" w:rsidRDefault="00A72C1E" w:rsidP="00A72C1E">
            <w:pPr>
              <w:ind w:left="-63" w:firstLine="29"/>
              <w:rPr>
                <w:rFonts w:ascii="Arial" w:hAnsi="Arial" w:cs="Arial"/>
              </w:rPr>
            </w:pPr>
            <w:r w:rsidRPr="00024B10">
              <w:rPr>
                <w:rFonts w:ascii="Arial" w:hAnsi="Arial" w:cs="Arial"/>
              </w:rPr>
              <w:t>CT#10</w:t>
            </w:r>
            <w:r>
              <w:rPr>
                <w:rFonts w:ascii="Arial" w:hAnsi="Arial" w:cs="Arial"/>
              </w:rPr>
              <w:t>8</w:t>
            </w:r>
            <w:r w:rsidRPr="00024B10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>June</w:t>
            </w:r>
            <w:r w:rsidRPr="00024B10">
              <w:rPr>
                <w:rFonts w:ascii="Arial" w:hAnsi="Arial" w:cs="Arial"/>
              </w:rPr>
              <w:t xml:space="preserve"> 202</w:t>
            </w:r>
            <w:r>
              <w:rPr>
                <w:rFonts w:ascii="Arial" w:hAnsi="Arial" w:cs="Arial"/>
              </w:rPr>
              <w:t>5</w:t>
            </w:r>
            <w:r w:rsidRPr="00024B10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469EE" w14:textId="77777777" w:rsidR="00A72C1E" w:rsidRPr="00993C67" w:rsidRDefault="00A72C1E" w:rsidP="00A72C1E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Maria Liang</w:t>
            </w:r>
            <w:r w:rsidRPr="00993C67">
              <w:rPr>
                <w:rFonts w:ascii="Arial" w:hAnsi="Arial" w:cs="Arial"/>
              </w:rPr>
              <w:t xml:space="preserve"> (Ericsson)</w:t>
            </w:r>
          </w:p>
        </w:tc>
      </w:tr>
      <w:tr w:rsidR="005B6C74" w:rsidRPr="00B55215" w14:paraId="598AF7E5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8F594" w14:textId="77777777" w:rsidR="005B6C74" w:rsidRDefault="004C77ED" w:rsidP="00993C67">
            <w:pPr>
              <w:rPr>
                <w:rFonts w:ascii="Arial" w:hAnsi="Arial" w:cs="Arial"/>
              </w:rPr>
            </w:pPr>
            <w:r w:rsidRPr="004C77ED">
              <w:rPr>
                <w:rFonts w:ascii="Arial" w:hAnsi="Arial" w:cs="Arial"/>
              </w:rPr>
              <w:t>104000</w:t>
            </w:r>
            <w:r>
              <w:rPr>
                <w:rFonts w:ascii="Arial" w:hAnsi="Arial" w:cs="Arial"/>
              </w:rPr>
              <w:t>8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210EB" w14:textId="77777777" w:rsidR="005B6C74" w:rsidRPr="00993C67" w:rsidRDefault="00A72C1E" w:rsidP="00A72C1E">
            <w:pPr>
              <w:ind w:left="-63"/>
              <w:rPr>
                <w:rFonts w:ascii="Arial" w:hAnsi="Arial" w:cs="Arial"/>
              </w:rPr>
            </w:pPr>
            <w:r w:rsidRPr="00A511EE">
              <w:rPr>
                <w:rFonts w:ascii="Arial" w:hAnsi="Arial" w:cs="Arial"/>
              </w:rPr>
              <w:t>CT aspects for Enabling Edge Applications Phase 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005A0" w14:textId="77777777" w:rsidR="005B6C74" w:rsidRPr="00993C67" w:rsidRDefault="00A72C1E" w:rsidP="00993C67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EDGEAPP_Ph3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4A784" w14:textId="77777777" w:rsidR="005B6C74" w:rsidRPr="00A72C1E" w:rsidRDefault="00A72C1E" w:rsidP="00993C67">
            <w:pPr>
              <w:rPr>
                <w:rFonts w:ascii="Arial" w:hAnsi="Arial" w:cs="Arial" w:hint="eastAsia"/>
                <w:b/>
                <w:bCs/>
              </w:rPr>
            </w:pPr>
            <w:r>
              <w:rPr>
                <w:rFonts w:ascii="Arial" w:hAnsi="Arial" w:cs="Arial"/>
              </w:rPr>
              <w:t xml:space="preserve">  </w:t>
            </w:r>
            <w:r w:rsidR="00D8426B">
              <w:rPr>
                <w:rFonts w:ascii="Arial" w:hAnsi="Arial" w:cs="Arial"/>
                <w:b/>
                <w:bCs/>
              </w:rPr>
              <w:t>15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B2502" w14:textId="77777777" w:rsidR="005B6C74" w:rsidRPr="00024B10" w:rsidRDefault="00A72C1E" w:rsidP="009838F9">
            <w:pPr>
              <w:ind w:left="-63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CT#10</w:t>
            </w:r>
            <w:r>
              <w:rPr>
                <w:rFonts w:ascii="Arial" w:hAnsi="Arial" w:cs="Arial"/>
              </w:rPr>
              <w:t>9</w:t>
            </w:r>
            <w:r w:rsidRPr="00B85389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 xml:space="preserve">September </w:t>
            </w:r>
            <w:r w:rsidRPr="00B85389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5</w:t>
            </w:r>
            <w:r w:rsidRPr="00B85389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77E17" w14:textId="77777777" w:rsidR="00A72C1E" w:rsidRPr="00B85389" w:rsidRDefault="00A72C1E" w:rsidP="00A72C1E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Narendranath Durga Tangudu</w:t>
            </w:r>
          </w:p>
          <w:p w14:paraId="1E6D1352" w14:textId="77777777" w:rsidR="005B6C74" w:rsidRPr="00B85389" w:rsidRDefault="00A72C1E" w:rsidP="00A72C1E">
            <w:pPr>
              <w:spacing w:after="0"/>
              <w:rPr>
                <w:rFonts w:ascii="Arial" w:hAnsi="Arial" w:cs="Arial" w:hint="eastAsia"/>
              </w:rPr>
            </w:pPr>
            <w:r w:rsidRPr="00B85389">
              <w:rPr>
                <w:rFonts w:ascii="Arial" w:hAnsi="Arial" w:cs="Arial" w:hint="eastAsia"/>
              </w:rPr>
              <w:t>(</w:t>
            </w:r>
            <w:r w:rsidRPr="00B85389">
              <w:rPr>
                <w:rFonts w:ascii="Arial" w:hAnsi="Arial" w:cs="Arial"/>
              </w:rPr>
              <w:t>Samsung)</w:t>
            </w:r>
          </w:p>
        </w:tc>
      </w:tr>
      <w:tr w:rsidR="00C823B8" w:rsidRPr="00B55215" w14:paraId="66D0DCD6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4F47E" w14:textId="38D50245" w:rsidR="00C823B8" w:rsidRPr="004C77ED" w:rsidRDefault="00800B03" w:rsidP="00993C67">
            <w:pPr>
              <w:rPr>
                <w:rFonts w:ascii="Arial" w:hAnsi="Arial" w:cs="Arial"/>
              </w:rPr>
            </w:pPr>
            <w:r w:rsidRPr="00800B03">
              <w:rPr>
                <w:rFonts w:ascii="Arial" w:hAnsi="Arial" w:cs="Arial"/>
              </w:rPr>
              <w:t>1050014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4599F" w14:textId="77777777" w:rsidR="00C823B8" w:rsidRPr="00A511EE" w:rsidRDefault="00C823B8" w:rsidP="00A72C1E">
            <w:pPr>
              <w:ind w:left="-63"/>
              <w:rPr>
                <w:rFonts w:ascii="Arial" w:hAnsi="Arial" w:cs="Arial"/>
              </w:rPr>
            </w:pPr>
            <w:r w:rsidRPr="00C823B8">
              <w:rPr>
                <w:rFonts w:ascii="Arial" w:hAnsi="Arial" w:cs="Arial"/>
              </w:rPr>
              <w:t>CT aspects of Core Network Enhanced Support for Artificial Intelligence (AI)/Machine Learning (ML)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EE60D" w14:textId="77777777" w:rsidR="00C823B8" w:rsidRDefault="00C823B8" w:rsidP="00993C67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AIML_CN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C70E3" w14:textId="77777777" w:rsidR="00C823B8" w:rsidRDefault="00C823B8" w:rsidP="00993C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3B172" w14:textId="77777777" w:rsidR="00C823B8" w:rsidRPr="00B85389" w:rsidRDefault="00C823B8" w:rsidP="009838F9">
            <w:pPr>
              <w:ind w:left="-63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CT#10</w:t>
            </w:r>
            <w:r>
              <w:rPr>
                <w:rFonts w:ascii="Arial" w:hAnsi="Arial" w:cs="Arial"/>
              </w:rPr>
              <w:t>9</w:t>
            </w:r>
            <w:r w:rsidRPr="00B85389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 xml:space="preserve">September </w:t>
            </w:r>
            <w:r w:rsidRPr="00B85389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5</w:t>
            </w:r>
            <w:r w:rsidRPr="00B85389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B3B5C" w14:textId="77777777" w:rsidR="00C823B8" w:rsidRPr="00B85389" w:rsidRDefault="00C823B8" w:rsidP="00C823B8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Yizhong Zhang (vivo)</w:t>
            </w:r>
          </w:p>
        </w:tc>
      </w:tr>
      <w:tr w:rsidR="00900245" w:rsidRPr="00B55215" w14:paraId="74D3CF5F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4E238" w14:textId="7B299FBF" w:rsidR="00900245" w:rsidRDefault="00800B03" w:rsidP="00900245">
            <w:pPr>
              <w:rPr>
                <w:rFonts w:ascii="Arial" w:hAnsi="Arial" w:cs="Arial"/>
              </w:rPr>
            </w:pPr>
            <w:r w:rsidRPr="00800B03">
              <w:rPr>
                <w:rFonts w:ascii="Arial" w:hAnsi="Arial" w:cs="Arial"/>
              </w:rPr>
              <w:t>1050012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78571" w14:textId="77777777" w:rsidR="00900245" w:rsidRPr="00C823B8" w:rsidRDefault="00900245" w:rsidP="00900245">
            <w:pPr>
              <w:ind w:left="-63"/>
              <w:rPr>
                <w:rFonts w:ascii="Arial" w:hAnsi="Arial" w:cs="Arial"/>
              </w:rPr>
            </w:pPr>
            <w:r w:rsidRPr="009838F9">
              <w:rPr>
                <w:rFonts w:ascii="Arial" w:hAnsi="Arial" w:cs="Arial"/>
              </w:rPr>
              <w:t>5GS enhancement on QoS monitoring enhancement</w:t>
            </w:r>
            <w:r w:rsidRPr="009838F9">
              <w:rPr>
                <w:rFonts w:ascii="Arial" w:hAnsi="Arial" w:cs="Arial"/>
              </w:rPr>
              <w:tab/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706B6" w14:textId="77777777" w:rsidR="00900245" w:rsidRDefault="00900245" w:rsidP="00900245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TEI19_QME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9329C" w14:textId="77777777" w:rsidR="00900245" w:rsidRDefault="00900245" w:rsidP="009002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D8426B">
              <w:rPr>
                <w:rFonts w:ascii="Arial" w:hAnsi="Arial" w:cs="Arial"/>
              </w:rPr>
              <w:t>70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750E1" w14:textId="77777777" w:rsidR="00900245" w:rsidRPr="00B85389" w:rsidRDefault="00900245" w:rsidP="00900245">
            <w:pPr>
              <w:ind w:left="-63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CT#10</w:t>
            </w:r>
            <w:r>
              <w:rPr>
                <w:rFonts w:ascii="Arial" w:hAnsi="Arial" w:cs="Arial"/>
              </w:rPr>
              <w:t>6</w:t>
            </w:r>
            <w:r w:rsidRPr="00B85389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 xml:space="preserve">December </w:t>
            </w:r>
            <w:r w:rsidRPr="00B85389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4</w:t>
            </w:r>
            <w:r w:rsidRPr="00B85389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6A926" w14:textId="77777777" w:rsidR="00900245" w:rsidRDefault="00900245" w:rsidP="00900245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Huang Zhenning (China Mobile)</w:t>
            </w:r>
          </w:p>
        </w:tc>
      </w:tr>
      <w:tr w:rsidR="00900245" w:rsidRPr="00B55215" w14:paraId="7E534944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77508" w14:textId="5723D691" w:rsidR="00900245" w:rsidRDefault="00800B03" w:rsidP="00900245">
            <w:pPr>
              <w:rPr>
                <w:rFonts w:ascii="Arial" w:hAnsi="Arial" w:cs="Arial"/>
              </w:rPr>
            </w:pPr>
            <w:r w:rsidRPr="00800B03">
              <w:rPr>
                <w:rFonts w:ascii="Arial" w:hAnsi="Arial" w:cs="Arial"/>
              </w:rPr>
              <w:t>1050015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1A820" w14:textId="77777777" w:rsidR="00900245" w:rsidRPr="00900245" w:rsidRDefault="00900245" w:rsidP="00900245">
            <w:pPr>
              <w:ind w:left="-63"/>
              <w:rPr>
                <w:rFonts w:ascii="Arial" w:hAnsi="Arial" w:cs="Arial"/>
                <w:highlight w:val="yellow"/>
              </w:rPr>
            </w:pPr>
            <w:r w:rsidRPr="00CB0DF2">
              <w:rPr>
                <w:rFonts w:ascii="Arial" w:hAnsi="Arial" w:cs="Arial"/>
              </w:rPr>
              <w:t>CT aspects of enhanced application layer support for location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B7C9D" w14:textId="77777777" w:rsidR="00900245" w:rsidRDefault="00900245" w:rsidP="00900245">
            <w:pPr>
              <w:ind w:left="-63" w:firstLine="29"/>
              <w:rPr>
                <w:rFonts w:ascii="Arial" w:hAnsi="Arial" w:cs="Arial"/>
              </w:rPr>
            </w:pPr>
            <w:proofErr w:type="spellStart"/>
            <w:r w:rsidRPr="00CB0DF2">
              <w:rPr>
                <w:rFonts w:ascii="Arial" w:hAnsi="Arial" w:cs="Arial"/>
              </w:rPr>
              <w:t>eLSAPP</w:t>
            </w:r>
            <w:proofErr w:type="spellEnd"/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8543A" w14:textId="77777777" w:rsidR="00900245" w:rsidRDefault="00900245" w:rsidP="009002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r w:rsidRPr="00CB0DF2">
              <w:rPr>
                <w:rFonts w:ascii="Arial" w:hAnsi="Arial" w:cs="Arial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3E999" w14:textId="77777777" w:rsidR="00900245" w:rsidRPr="00B85389" w:rsidRDefault="00900245" w:rsidP="00900245">
            <w:pPr>
              <w:ind w:left="-63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CT#10</w:t>
            </w:r>
            <w:r>
              <w:rPr>
                <w:rFonts w:ascii="Arial" w:hAnsi="Arial" w:cs="Arial"/>
              </w:rPr>
              <w:t>9</w:t>
            </w:r>
            <w:r w:rsidRPr="00B85389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 xml:space="preserve">September </w:t>
            </w:r>
            <w:r w:rsidRPr="00B85389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5</w:t>
            </w:r>
            <w:r w:rsidRPr="00B85389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552B8" w14:textId="77777777" w:rsidR="00900245" w:rsidRDefault="00900245" w:rsidP="00900245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Baixiao Wang (CATT)</w:t>
            </w:r>
          </w:p>
        </w:tc>
      </w:tr>
      <w:tr w:rsidR="00CD16AB" w:rsidRPr="00B55215" w14:paraId="586246E2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EA02D" w14:textId="00836A7D" w:rsidR="00CD16AB" w:rsidRDefault="00800B03" w:rsidP="00CD16AB">
            <w:pPr>
              <w:ind w:left="-63"/>
              <w:rPr>
                <w:rFonts w:ascii="Arial" w:hAnsi="Arial" w:cs="Arial"/>
              </w:rPr>
            </w:pPr>
            <w:r w:rsidRPr="00800B03">
              <w:rPr>
                <w:rFonts w:ascii="Arial" w:hAnsi="Arial" w:cs="Arial"/>
              </w:rPr>
              <w:t>1050011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3BC89" w14:textId="77777777" w:rsidR="00CD16AB" w:rsidRPr="00CB0DF2" w:rsidRDefault="00CD16AB" w:rsidP="00CD16AB">
            <w:pPr>
              <w:ind w:left="-63"/>
              <w:rPr>
                <w:rFonts w:ascii="Arial" w:hAnsi="Arial" w:cs="Arial"/>
              </w:rPr>
            </w:pPr>
            <w:r w:rsidRPr="009838F9">
              <w:rPr>
                <w:rFonts w:ascii="Arial" w:hAnsi="Arial" w:cs="Arial"/>
              </w:rPr>
              <w:t xml:space="preserve">CT aspects on Spending Limits for UE Policies in </w:t>
            </w:r>
            <w:r w:rsidRPr="009838F9">
              <w:rPr>
                <w:rFonts w:ascii="Arial" w:hAnsi="Arial" w:cs="Arial"/>
              </w:rPr>
              <w:lastRenderedPageBreak/>
              <w:t>Roaming scenario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4939D" w14:textId="77777777" w:rsidR="00CD16AB" w:rsidRPr="00CB0DF2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9838F9">
              <w:rPr>
                <w:rFonts w:ascii="Arial" w:hAnsi="Arial" w:cs="Arial"/>
              </w:rPr>
              <w:lastRenderedPageBreak/>
              <w:t>TEI19_SLUPiR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F9839" w14:textId="77777777" w:rsidR="00CD16AB" w:rsidRDefault="00CD16AB" w:rsidP="00CD16AB">
            <w:pPr>
              <w:ind w:left="-6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r w:rsidR="00D8426B">
              <w:rPr>
                <w:rFonts w:ascii="Arial" w:hAnsi="Arial" w:cs="Arial"/>
              </w:rPr>
              <w:t>80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F804D" w14:textId="77777777" w:rsidR="00D8426B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CT#10</w:t>
            </w:r>
            <w:r w:rsidR="00D8426B">
              <w:rPr>
                <w:rFonts w:ascii="Arial" w:hAnsi="Arial" w:cs="Arial"/>
              </w:rPr>
              <w:t xml:space="preserve">6 </w:t>
            </w:r>
            <w:r w:rsidRPr="00B85389">
              <w:rPr>
                <w:rFonts w:ascii="Arial" w:hAnsi="Arial" w:cs="Arial"/>
              </w:rPr>
              <w:t>(</w:t>
            </w:r>
            <w:r w:rsidR="00D8426B">
              <w:rPr>
                <w:rFonts w:ascii="Arial" w:hAnsi="Arial" w:cs="Arial"/>
              </w:rPr>
              <w:t>Dec</w:t>
            </w:r>
            <w:r>
              <w:rPr>
                <w:rFonts w:ascii="Arial" w:hAnsi="Arial" w:cs="Arial"/>
              </w:rPr>
              <w:t xml:space="preserve">ember </w:t>
            </w:r>
          </w:p>
          <w:p w14:paraId="10A9C94A" w14:textId="77777777" w:rsidR="00CD16AB" w:rsidRPr="00B85389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lastRenderedPageBreak/>
              <w:t>202</w:t>
            </w:r>
            <w:r w:rsidR="00D8426B">
              <w:rPr>
                <w:rFonts w:ascii="Arial" w:hAnsi="Arial" w:cs="Arial"/>
              </w:rPr>
              <w:t>4</w:t>
            </w:r>
            <w:r w:rsidRPr="00B85389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E204" w14:textId="77777777" w:rsidR="00CD16AB" w:rsidRDefault="00CD16AB" w:rsidP="00CD16AB">
            <w:pPr>
              <w:spacing w:after="0"/>
              <w:ind w:left="-63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Yue Sun </w:t>
            </w:r>
          </w:p>
          <w:p w14:paraId="633A8DE4" w14:textId="77777777" w:rsidR="00CD16AB" w:rsidRDefault="00CD16AB" w:rsidP="00CD16AB">
            <w:pPr>
              <w:spacing w:after="0"/>
              <w:ind w:left="-63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(China Telecom)</w:t>
            </w:r>
          </w:p>
        </w:tc>
      </w:tr>
      <w:tr w:rsidR="00CD16AB" w:rsidRPr="00B55215" w14:paraId="340F16FA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62AE3" w14:textId="7BBEAC80" w:rsidR="00CD16AB" w:rsidRDefault="00800B03" w:rsidP="00CD16AB">
            <w:pPr>
              <w:ind w:left="-63"/>
              <w:rPr>
                <w:rFonts w:ascii="Arial" w:hAnsi="Arial" w:cs="Arial"/>
              </w:rPr>
            </w:pPr>
            <w:r w:rsidRPr="00800B03">
              <w:rPr>
                <w:rFonts w:ascii="Arial" w:hAnsi="Arial" w:cs="Arial"/>
              </w:rPr>
              <w:t>1050010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817B1" w14:textId="77777777" w:rsidR="00CD16AB" w:rsidRPr="009838F9" w:rsidRDefault="00CD16AB" w:rsidP="00CD16AB">
            <w:pPr>
              <w:ind w:left="-63"/>
              <w:rPr>
                <w:rFonts w:ascii="Arial" w:hAnsi="Arial" w:cs="Arial"/>
              </w:rPr>
            </w:pPr>
            <w:r w:rsidRPr="00CB0DF2">
              <w:rPr>
                <w:rFonts w:ascii="Arial" w:hAnsi="Arial" w:cs="Arial"/>
              </w:rPr>
              <w:t>Rel-19 Enhancements of Network Automation Enablers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190E1" w14:textId="77777777" w:rsidR="00CD16AB" w:rsidRPr="009838F9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CB0DF2">
              <w:rPr>
                <w:rFonts w:ascii="Arial" w:hAnsi="Arial" w:cs="Arial"/>
              </w:rPr>
              <w:t>eNetAE19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FEEB1" w14:textId="77777777" w:rsidR="00CD16AB" w:rsidRDefault="00CD16AB" w:rsidP="00CD16AB">
            <w:pPr>
              <w:ind w:left="-6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r w:rsidR="00D8426B">
              <w:rPr>
                <w:rFonts w:ascii="Arial" w:hAnsi="Arial" w:cs="Arial"/>
              </w:rPr>
              <w:t>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4C5CD" w14:textId="77777777" w:rsidR="00CD16AB" w:rsidRPr="00B85389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CT#</w:t>
            </w:r>
            <w:r>
              <w:rPr>
                <w:rFonts w:ascii="Arial" w:hAnsi="Arial" w:cs="Arial"/>
              </w:rPr>
              <w:t>110</w:t>
            </w:r>
            <w:r w:rsidRPr="00B85389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 xml:space="preserve">December </w:t>
            </w:r>
            <w:r w:rsidRPr="00B85389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5</w:t>
            </w:r>
            <w:r w:rsidRPr="00B85389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550F2" w14:textId="77777777" w:rsidR="00CD16AB" w:rsidRDefault="00CD16AB" w:rsidP="00CD16AB">
            <w:pPr>
              <w:spacing w:after="0"/>
              <w:ind w:left="-63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Xuefei Zhang (Huawei)</w:t>
            </w:r>
          </w:p>
        </w:tc>
      </w:tr>
      <w:tr w:rsidR="00441531" w:rsidRPr="00B55215" w14:paraId="48BA7377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13E1A" w14:textId="6E6F94EE" w:rsidR="00441531" w:rsidRDefault="00800B03" w:rsidP="00441531">
            <w:pPr>
              <w:ind w:left="-63"/>
              <w:rPr>
                <w:rFonts w:ascii="Arial" w:hAnsi="Arial" w:cs="Arial"/>
              </w:rPr>
            </w:pPr>
            <w:r w:rsidRPr="00800B03">
              <w:rPr>
                <w:rFonts w:ascii="Arial" w:hAnsi="Arial" w:cs="Arial"/>
                <w:color w:val="262626"/>
              </w:rPr>
              <w:t>1050013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837A5" w14:textId="77777777" w:rsidR="00441531" w:rsidRPr="00CB0DF2" w:rsidRDefault="00441531" w:rsidP="00441531">
            <w:pPr>
              <w:ind w:left="-63"/>
              <w:rPr>
                <w:rFonts w:ascii="Arial" w:hAnsi="Arial" w:cs="Arial"/>
              </w:rPr>
            </w:pPr>
            <w:r w:rsidRPr="0064704F">
              <w:rPr>
                <w:rFonts w:ascii="Arial" w:hAnsi="Arial" w:cs="Arial"/>
                <w:color w:val="262626"/>
              </w:rPr>
              <w:t xml:space="preserve">CT Aspects of </w:t>
            </w:r>
            <w:r w:rsidRPr="0064704F">
              <w:rPr>
                <w:rFonts w:ascii="Arial" w:hAnsi="Arial" w:cs="Arial" w:hint="eastAsia"/>
                <w:color w:val="262626"/>
              </w:rPr>
              <w:t>Phase 3 for UAS, UAV and UAM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BAABB" w14:textId="77777777" w:rsidR="00441531" w:rsidRPr="00CB0DF2" w:rsidRDefault="00441531" w:rsidP="00441531">
            <w:pPr>
              <w:ind w:left="-63" w:firstLine="29"/>
              <w:rPr>
                <w:rFonts w:ascii="Arial" w:hAnsi="Arial" w:cs="Arial"/>
              </w:rPr>
            </w:pPr>
            <w:r w:rsidRPr="0064704F">
              <w:rPr>
                <w:rFonts w:ascii="Arial" w:hAnsi="Arial" w:cs="Arial"/>
                <w:color w:val="262626"/>
              </w:rPr>
              <w:t>UAS_Ph3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19018" w14:textId="77777777" w:rsidR="00441531" w:rsidRDefault="00441531" w:rsidP="00441531">
            <w:pPr>
              <w:ind w:left="-63"/>
              <w:rPr>
                <w:rFonts w:ascii="Arial" w:hAnsi="Arial" w:cs="Arial"/>
              </w:rPr>
            </w:pPr>
            <w:r w:rsidRPr="0064704F">
              <w:rPr>
                <w:rFonts w:ascii="Arial" w:hAnsi="Arial" w:cs="Arial"/>
                <w:color w:val="262626"/>
              </w:rPr>
              <w:t xml:space="preserve">  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1991F" w14:textId="77777777" w:rsidR="00441531" w:rsidRPr="00B85389" w:rsidRDefault="00441531" w:rsidP="00441531">
            <w:pPr>
              <w:ind w:left="-63" w:firstLine="29"/>
              <w:rPr>
                <w:rFonts w:ascii="Arial" w:hAnsi="Arial" w:cs="Arial"/>
              </w:rPr>
            </w:pPr>
            <w:r w:rsidRPr="0064704F">
              <w:rPr>
                <w:rFonts w:ascii="Arial" w:hAnsi="Arial" w:cs="Arial"/>
                <w:color w:val="262626"/>
              </w:rPr>
              <w:t>CT#109 (September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C2122" w14:textId="77777777" w:rsidR="00441531" w:rsidRPr="0064704F" w:rsidRDefault="00441531" w:rsidP="00441531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proofErr w:type="spellStart"/>
            <w:r w:rsidRPr="0064704F">
              <w:rPr>
                <w:rFonts w:ascii="Arial" w:hAnsi="Arial" w:cs="Arial" w:hint="eastAsia"/>
                <w:color w:val="262626"/>
              </w:rPr>
              <w:t>Sunhee</w:t>
            </w:r>
            <w:proofErr w:type="spellEnd"/>
            <w:r w:rsidRPr="0064704F">
              <w:rPr>
                <w:rFonts w:ascii="Arial" w:hAnsi="Arial" w:cs="Arial" w:hint="eastAsia"/>
                <w:color w:val="262626"/>
              </w:rPr>
              <w:t xml:space="preserve"> Kim</w:t>
            </w:r>
            <w:r w:rsidRPr="0064704F">
              <w:rPr>
                <w:rFonts w:ascii="Arial" w:hAnsi="Arial" w:cs="Arial"/>
                <w:color w:val="262626"/>
              </w:rPr>
              <w:t xml:space="preserve"> </w:t>
            </w:r>
          </w:p>
          <w:p w14:paraId="7530249D" w14:textId="77777777" w:rsidR="00441531" w:rsidRPr="0064704F" w:rsidRDefault="00441531" w:rsidP="00441531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(LG Electronics)</w:t>
            </w:r>
          </w:p>
          <w:p w14:paraId="52F98043" w14:textId="77777777" w:rsidR="00441531" w:rsidRDefault="00441531" w:rsidP="00441531">
            <w:pPr>
              <w:spacing w:after="0"/>
              <w:ind w:left="-63" w:firstLine="28"/>
              <w:rPr>
                <w:rFonts w:ascii="Arial" w:hAnsi="Arial" w:cs="Arial"/>
              </w:rPr>
            </w:pPr>
            <w:r w:rsidRPr="0064704F">
              <w:rPr>
                <w:rFonts w:ascii="Arial" w:hAnsi="Arial" w:cs="Arial"/>
                <w:color w:val="262626"/>
              </w:rPr>
              <w:t>(CT</w:t>
            </w:r>
            <w:r>
              <w:rPr>
                <w:rFonts w:ascii="Arial" w:hAnsi="Arial" w:cs="Arial"/>
                <w:color w:val="262626"/>
              </w:rPr>
              <w:t>3</w:t>
            </w:r>
            <w:r w:rsidRPr="0064704F">
              <w:rPr>
                <w:rFonts w:ascii="Arial" w:hAnsi="Arial" w:cs="Arial"/>
                <w:color w:val="262626"/>
              </w:rPr>
              <w:t>)</w:t>
            </w:r>
          </w:p>
        </w:tc>
      </w:tr>
      <w:tr w:rsidR="00CD16AB" w:rsidRPr="001E3431" w14:paraId="10918CB1" w14:textId="77777777" w:rsidTr="006C51EE">
        <w:trPr>
          <w:jc w:val="center"/>
        </w:trPr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3EC7000" w14:textId="77777777" w:rsidR="00CD16AB" w:rsidRPr="001E3431" w:rsidRDefault="00CD16AB" w:rsidP="00CD16AB">
            <w:pPr>
              <w:jc w:val="center"/>
              <w:rPr>
                <w:rFonts w:ascii="Arial" w:hAnsi="Arial" w:cs="Arial"/>
                <w:b/>
                <w:bCs/>
              </w:rPr>
            </w:pPr>
            <w:r w:rsidRPr="001E3431">
              <w:rPr>
                <w:rFonts w:ascii="Arial" w:hAnsi="Arial" w:cs="Arial"/>
                <w:b/>
                <w:bCs/>
              </w:rPr>
              <w:t>Non-CT3 ownership</w:t>
            </w:r>
          </w:p>
        </w:tc>
      </w:tr>
      <w:tr w:rsidR="00CD16AB" w:rsidRPr="00A22936" w14:paraId="2E23A4B9" w14:textId="77777777" w:rsidTr="006C51EE">
        <w:trPr>
          <w:trHeight w:val="120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09DD" w14:textId="77777777" w:rsidR="00CD16AB" w:rsidRDefault="00CD16AB" w:rsidP="00CD16AB">
            <w:pPr>
              <w:rPr>
                <w:rFonts w:ascii="Arial" w:hAnsi="Arial" w:cs="Arial" w:hint="eastAsia"/>
                <w:lang w:eastAsia="zh-CN"/>
              </w:rPr>
            </w:pPr>
            <w:r>
              <w:rPr>
                <w:rFonts w:ascii="Arial" w:hAnsi="Arial" w:cs="Arial"/>
              </w:rPr>
              <w:t>1040001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3987" w14:textId="77777777" w:rsidR="00CD16AB" w:rsidRPr="00E77633" w:rsidRDefault="00CD16AB" w:rsidP="00CD16AB">
            <w:pPr>
              <w:ind w:left="-63" w:firstLine="29"/>
              <w:rPr>
                <w:rFonts w:ascii="Arial" w:hAnsi="Arial" w:cs="Arial" w:hint="eastAsia"/>
              </w:rPr>
            </w:pPr>
            <w:r w:rsidRPr="00E77633">
              <w:rPr>
                <w:rFonts w:ascii="Arial" w:hAnsi="Arial" w:cs="Arial" w:hint="eastAsia"/>
              </w:rPr>
              <w:t>Service Based Interface Protocol Improvements Release 1</w:t>
            </w:r>
            <w:r>
              <w:rPr>
                <w:rFonts w:ascii="Arial" w:hAnsi="Arial" w:cs="Arial"/>
              </w:rPr>
              <w:t>9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CC82" w14:textId="77777777" w:rsidR="00CD16AB" w:rsidRPr="00E77633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E77633">
              <w:rPr>
                <w:rFonts w:ascii="Arial" w:hAnsi="Arial" w:cs="Arial"/>
              </w:rPr>
              <w:t>SBIProtoc1</w:t>
            </w:r>
            <w:r>
              <w:rPr>
                <w:rFonts w:ascii="Arial" w:hAnsi="Arial" w:cs="Arial"/>
              </w:rPr>
              <w:t>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503E" w14:textId="77777777" w:rsidR="00CD16AB" w:rsidRPr="00610463" w:rsidRDefault="00CD16AB" w:rsidP="00CD16AB">
            <w:pPr>
              <w:rPr>
                <w:rFonts w:ascii="Arial" w:hAnsi="Arial" w:cs="Arial" w:hint="eastAsia"/>
                <w:b/>
              </w:rPr>
            </w:pPr>
            <w:r>
              <w:rPr>
                <w:rFonts w:ascii="Arial" w:hAnsi="Arial" w:cs="Arial"/>
              </w:rPr>
              <w:t xml:space="preserve">  </w:t>
            </w:r>
            <w:r w:rsidR="00D8426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637F" w14:textId="77777777" w:rsidR="00CD16AB" w:rsidRPr="000415FA" w:rsidRDefault="00CD16AB" w:rsidP="00CD16AB">
            <w:pPr>
              <w:spacing w:after="0"/>
              <w:ind w:left="-62" w:firstLine="28"/>
              <w:rPr>
                <w:rFonts w:ascii="Arial" w:hAnsi="Arial" w:cs="Arial" w:hint="eastAsia"/>
              </w:rPr>
            </w:pPr>
            <w:r w:rsidRPr="00B85389">
              <w:rPr>
                <w:rFonts w:ascii="Arial" w:hAnsi="Arial" w:cs="Arial"/>
              </w:rPr>
              <w:t>CT#10</w:t>
            </w:r>
            <w:r>
              <w:rPr>
                <w:rFonts w:ascii="Arial" w:hAnsi="Arial" w:cs="Arial"/>
              </w:rPr>
              <w:t>9</w:t>
            </w:r>
            <w:r w:rsidRPr="00B85389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 xml:space="preserve">September </w:t>
            </w:r>
            <w:r w:rsidRPr="00B85389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5</w:t>
            </w:r>
            <w:r w:rsidRPr="00B85389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B41D" w14:textId="77777777" w:rsidR="00CD16AB" w:rsidRPr="00E77633" w:rsidRDefault="00CD16AB" w:rsidP="00CD16AB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E77633">
              <w:rPr>
                <w:rFonts w:ascii="Arial" w:hAnsi="Arial" w:cs="Arial"/>
              </w:rPr>
              <w:t>Wang Rong</w:t>
            </w:r>
          </w:p>
          <w:p w14:paraId="1E3D801F" w14:textId="77777777" w:rsidR="00CD16AB" w:rsidRDefault="00CD16AB" w:rsidP="00CD16AB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E77633">
              <w:rPr>
                <w:rFonts w:ascii="Arial" w:hAnsi="Arial" w:cs="Arial" w:hint="eastAsia"/>
              </w:rPr>
              <w:t>(</w:t>
            </w:r>
            <w:r w:rsidRPr="00E77633">
              <w:rPr>
                <w:rFonts w:ascii="Arial" w:hAnsi="Arial" w:cs="Arial"/>
              </w:rPr>
              <w:t>China Mobile)</w:t>
            </w:r>
          </w:p>
          <w:p w14:paraId="3868F8F5" w14:textId="77777777" w:rsidR="00CD16AB" w:rsidRPr="00316B56" w:rsidRDefault="00CD16AB" w:rsidP="00CD16AB">
            <w:pPr>
              <w:spacing w:after="0"/>
              <w:ind w:left="-63" w:firstLine="29"/>
              <w:rPr>
                <w:rFonts w:ascii="Arial" w:eastAsia="DengXian" w:hAnsi="Arial" w:cs="Arial" w:hint="eastAsia"/>
                <w:lang w:eastAsia="zh-CN"/>
              </w:rPr>
            </w:pPr>
            <w:r w:rsidRPr="00316B56">
              <w:rPr>
                <w:rFonts w:ascii="Arial" w:eastAsia="DengXian" w:hAnsi="Arial" w:cs="Arial" w:hint="eastAsia"/>
                <w:lang w:eastAsia="zh-CN"/>
              </w:rPr>
              <w:t>(</w:t>
            </w:r>
            <w:r w:rsidRPr="00316B56">
              <w:rPr>
                <w:rFonts w:ascii="Arial" w:eastAsia="DengXian" w:hAnsi="Arial" w:cs="Arial"/>
                <w:lang w:eastAsia="zh-CN"/>
              </w:rPr>
              <w:t>CT4)</w:t>
            </w:r>
          </w:p>
        </w:tc>
      </w:tr>
      <w:tr w:rsidR="00CD16AB" w:rsidRPr="00A22936" w14:paraId="2C236834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1F41" w14:textId="77777777" w:rsidR="00CD16AB" w:rsidRDefault="00CD16AB" w:rsidP="00CD16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1040041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D67B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8564EF">
              <w:rPr>
                <w:rFonts w:ascii="Arial" w:hAnsi="Arial" w:cs="Arial"/>
              </w:rPr>
              <w:t>Protocol enhancements for Mission Critical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0CAB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1B144D">
              <w:rPr>
                <w:rFonts w:ascii="Arial" w:hAnsi="Arial" w:cs="Arial"/>
              </w:rPr>
              <w:t>MCProtoc1</w:t>
            </w:r>
            <w:r>
              <w:rPr>
                <w:rFonts w:ascii="Arial" w:hAnsi="Arial" w:cs="Arial"/>
              </w:rPr>
              <w:t>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C9BE" w14:textId="77777777" w:rsidR="00CD16AB" w:rsidRPr="008D6C7A" w:rsidRDefault="00CD16AB" w:rsidP="00CD16AB">
            <w:pPr>
              <w:rPr>
                <w:rFonts w:ascii="Arial" w:hAnsi="Arial" w:cs="Arial" w:hint="eastAsia"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="00D8426B"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851E" w14:textId="77777777" w:rsidR="00CD16AB" w:rsidRPr="0015107D" w:rsidRDefault="00CD16AB" w:rsidP="00CD16AB">
            <w:pPr>
              <w:ind w:left="-62" w:firstLine="28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CT#10</w:t>
            </w:r>
            <w:r>
              <w:rPr>
                <w:rFonts w:ascii="Arial" w:hAnsi="Arial" w:cs="Arial"/>
              </w:rPr>
              <w:t>9</w:t>
            </w:r>
            <w:r w:rsidRPr="00B85389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 xml:space="preserve">September </w:t>
            </w:r>
            <w:r w:rsidRPr="00B85389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5</w:t>
            </w:r>
            <w:r w:rsidRPr="00B85389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BCEC" w14:textId="77777777" w:rsidR="00CD16AB" w:rsidRPr="001B144D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Magnus Tränk</w:t>
            </w:r>
          </w:p>
          <w:p w14:paraId="079C683A" w14:textId="77777777" w:rsidR="00CD16AB" w:rsidRPr="00BF0BBB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BF0BBB">
              <w:rPr>
                <w:rFonts w:ascii="Arial" w:hAnsi="Arial" w:cs="Arial" w:hint="eastAsia"/>
              </w:rPr>
              <w:t>(</w:t>
            </w:r>
            <w:r w:rsidRPr="00BF0BBB">
              <w:rPr>
                <w:rFonts w:ascii="Arial" w:hAnsi="Arial" w:cs="Arial"/>
              </w:rPr>
              <w:t>Ericsson)</w:t>
            </w:r>
          </w:p>
          <w:p w14:paraId="16573F48" w14:textId="77777777" w:rsidR="00CD16AB" w:rsidRPr="008D6C7A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BF0BBB">
              <w:rPr>
                <w:rFonts w:ascii="Arial" w:hAnsi="Arial" w:cs="Arial" w:hint="eastAsia"/>
              </w:rPr>
              <w:t>(</w:t>
            </w:r>
            <w:r w:rsidRPr="00BF0BBB">
              <w:rPr>
                <w:rFonts w:ascii="Arial" w:hAnsi="Arial" w:cs="Arial"/>
              </w:rPr>
              <w:t>CT1)</w:t>
            </w:r>
          </w:p>
        </w:tc>
      </w:tr>
      <w:tr w:rsidR="00CD16AB" w:rsidRPr="00A22936" w14:paraId="5CCBE3E3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4B76" w14:textId="77777777" w:rsidR="00CD16AB" w:rsidRDefault="00CD16AB" w:rsidP="00CD16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1040039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CD06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8D6C7A">
              <w:rPr>
                <w:rFonts w:ascii="Arial" w:hAnsi="Arial" w:cs="Arial"/>
              </w:rPr>
              <w:t>IMS Stage-3 IETF Protocol Alignment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533E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8D6C7A">
              <w:rPr>
                <w:rFonts w:ascii="Arial" w:hAnsi="Arial" w:cs="Arial"/>
              </w:rPr>
              <w:t>IMSProtoc1</w:t>
            </w:r>
            <w:r>
              <w:rPr>
                <w:rFonts w:ascii="Arial" w:hAnsi="Arial" w:cs="Arial"/>
              </w:rPr>
              <w:t>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593A" w14:textId="77777777" w:rsidR="00CD16AB" w:rsidRPr="00610463" w:rsidRDefault="00CD16AB" w:rsidP="00CD16AB">
            <w:pPr>
              <w:rPr>
                <w:rFonts w:ascii="Arial" w:hAnsi="Arial" w:cs="Arial" w:hint="eastAsia"/>
                <w:b/>
              </w:rPr>
            </w:pPr>
            <w:r>
              <w:rPr>
                <w:rFonts w:ascii="Arial" w:hAnsi="Arial" w:cs="Arial"/>
              </w:rPr>
              <w:t xml:space="preserve">  </w:t>
            </w:r>
            <w:r w:rsidR="00D8426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C889" w14:textId="77777777" w:rsidR="00CD16AB" w:rsidRPr="0015107D" w:rsidRDefault="00CD16AB" w:rsidP="00CD16AB">
            <w:pPr>
              <w:ind w:left="-62" w:firstLine="28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CT#10</w:t>
            </w:r>
            <w:r>
              <w:rPr>
                <w:rFonts w:ascii="Arial" w:hAnsi="Arial" w:cs="Arial"/>
              </w:rPr>
              <w:t>9</w:t>
            </w:r>
            <w:r w:rsidRPr="00B85389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 xml:space="preserve">September </w:t>
            </w:r>
            <w:r w:rsidRPr="00B85389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5</w:t>
            </w:r>
            <w:r w:rsidRPr="00B85389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E7AB" w14:textId="77777777" w:rsidR="00CD16AB" w:rsidRPr="008D6C7A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F3095A">
              <w:rPr>
                <w:rFonts w:ascii="Arial" w:hAnsi="Arial" w:cs="Arial"/>
              </w:rPr>
              <w:t>Won, Sung Hwan</w:t>
            </w:r>
            <w:r w:rsidRPr="008D6C7A" w:rsidDel="00F3095A">
              <w:rPr>
                <w:rFonts w:ascii="Arial" w:hAnsi="Arial" w:cs="Arial"/>
              </w:rPr>
              <w:t xml:space="preserve"> </w:t>
            </w:r>
            <w:r w:rsidRPr="008D6C7A">
              <w:rPr>
                <w:rFonts w:ascii="Arial" w:hAnsi="Arial" w:cs="Arial"/>
              </w:rPr>
              <w:t>(Nokia)</w:t>
            </w:r>
          </w:p>
          <w:p w14:paraId="43D851EE" w14:textId="77777777" w:rsidR="00CD16AB" w:rsidRPr="008D6C7A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8D6C7A">
              <w:rPr>
                <w:rFonts w:ascii="Arial" w:hAnsi="Arial" w:cs="Arial"/>
              </w:rPr>
              <w:t>(CT1)</w:t>
            </w:r>
          </w:p>
        </w:tc>
      </w:tr>
      <w:tr w:rsidR="00CD16AB" w:rsidRPr="00A22936" w14:paraId="5BE4B9F4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5FCC" w14:textId="77777777" w:rsidR="00CD16AB" w:rsidRDefault="00CD16AB" w:rsidP="00CD16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1040004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D0E7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6C51EE">
              <w:rPr>
                <w:rFonts w:ascii="Arial" w:hAnsi="Arial" w:cs="Arial"/>
              </w:rPr>
              <w:t>CT Aspects on Minimize the Number of Policy Associations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05CF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TEI19_MINPA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B283" w14:textId="77777777" w:rsidR="00CD16AB" w:rsidRPr="00790F4C" w:rsidRDefault="00CD16AB" w:rsidP="00CD16AB">
            <w:pPr>
              <w:rPr>
                <w:rFonts w:ascii="Arial" w:hAnsi="Arial" w:cs="Arial" w:hint="eastAsia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="00D8426B">
              <w:rPr>
                <w:rFonts w:ascii="Arial" w:hAnsi="Arial" w:cs="Arial"/>
                <w:b/>
              </w:rPr>
              <w:t>90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1D09" w14:textId="77777777" w:rsidR="00CD16AB" w:rsidRPr="0015107D" w:rsidRDefault="00CD16AB" w:rsidP="00CD16AB">
            <w:pPr>
              <w:ind w:left="-62" w:firstLine="28"/>
              <w:rPr>
                <w:rFonts w:ascii="Arial" w:hAnsi="Arial" w:cs="Arial"/>
              </w:rPr>
            </w:pPr>
            <w:r w:rsidRPr="006C51EE">
              <w:rPr>
                <w:rFonts w:ascii="Arial" w:hAnsi="Arial" w:cs="Arial"/>
              </w:rPr>
              <w:t>TSG#107 (March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CD1F" w14:textId="77777777" w:rsidR="00CD16AB" w:rsidRDefault="00CD16AB" w:rsidP="00CD16A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Jones Lu </w:t>
            </w:r>
          </w:p>
          <w:p w14:paraId="65ABD2A2" w14:textId="77777777" w:rsidR="00CD16AB" w:rsidRDefault="00CD16AB" w:rsidP="00CD16A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(Ericsson)</w:t>
            </w:r>
          </w:p>
          <w:p w14:paraId="0BBC8FC9" w14:textId="77777777" w:rsidR="00CD16AB" w:rsidRPr="008D6C7A" w:rsidRDefault="00CD16AB" w:rsidP="00CD16A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(CT4)</w:t>
            </w:r>
          </w:p>
        </w:tc>
      </w:tr>
      <w:tr w:rsidR="00CD16AB" w:rsidRPr="00A22936" w14:paraId="6A392755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BEB9" w14:textId="77777777" w:rsidR="00CD16AB" w:rsidRDefault="00CD16AB" w:rsidP="00CD16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1040043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AD6D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9B6B8A">
              <w:rPr>
                <w:rFonts w:ascii="Arial" w:hAnsi="Arial" w:cs="Arial"/>
              </w:rPr>
              <w:t xml:space="preserve">CT Aspects of Application Layer Support for Uncrewed Aerial Systems (UAS), Phase </w:t>
            </w:r>
            <w:r>
              <w:rPr>
                <w:rFonts w:ascii="Arial" w:hAnsi="Arial" w:cs="Arial"/>
              </w:rPr>
              <w:t>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0FEF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9B6B8A">
              <w:rPr>
                <w:rFonts w:ascii="Arial" w:hAnsi="Arial" w:cs="Arial"/>
              </w:rPr>
              <w:t>UASAPP_Ph</w:t>
            </w:r>
            <w:r>
              <w:rPr>
                <w:rFonts w:ascii="Arial" w:hAnsi="Arial" w:cs="Arial"/>
              </w:rPr>
              <w:t>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F56E" w14:textId="77777777" w:rsidR="00CD16AB" w:rsidRPr="00790F4C" w:rsidRDefault="00CD16AB" w:rsidP="00CD16AB">
            <w:pPr>
              <w:rPr>
                <w:rFonts w:ascii="Arial" w:hAnsi="Arial" w:cs="Arial" w:hint="eastAsia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="00D8426B">
              <w:rPr>
                <w:rFonts w:ascii="Arial" w:hAnsi="Arial" w:cs="Arial"/>
                <w:b/>
              </w:rPr>
              <w:t>50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39E1" w14:textId="77777777" w:rsidR="00CD16AB" w:rsidRPr="0015107D" w:rsidRDefault="00CD16AB" w:rsidP="00CD16AB">
            <w:pPr>
              <w:ind w:left="-62" w:firstLine="28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CT#10</w:t>
            </w:r>
            <w:r>
              <w:rPr>
                <w:rFonts w:ascii="Arial" w:hAnsi="Arial" w:cs="Arial"/>
              </w:rPr>
              <w:t>9</w:t>
            </w:r>
            <w:r w:rsidRPr="00B85389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 xml:space="preserve">September </w:t>
            </w:r>
            <w:r w:rsidRPr="00B85389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5</w:t>
            </w:r>
            <w:r w:rsidRPr="00B85389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3A10" w14:textId="77777777" w:rsidR="00CD16AB" w:rsidRPr="00B85389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930AF0">
              <w:rPr>
                <w:rFonts w:ascii="Arial" w:hAnsi="Arial" w:cs="Arial"/>
              </w:rPr>
              <w:t>Taimoor Abbas</w:t>
            </w:r>
            <w:r w:rsidRPr="00B85389">
              <w:rPr>
                <w:rFonts w:ascii="Arial" w:hAnsi="Arial" w:cs="Arial" w:hint="eastAsia"/>
              </w:rPr>
              <w:t xml:space="preserve"> (</w:t>
            </w:r>
            <w:proofErr w:type="spellStart"/>
            <w:r w:rsidRPr="00930AF0">
              <w:rPr>
                <w:rFonts w:ascii="Arial" w:hAnsi="Arial" w:cs="Arial"/>
              </w:rPr>
              <w:t>InterDigital</w:t>
            </w:r>
            <w:proofErr w:type="spellEnd"/>
            <w:r>
              <w:rPr>
                <w:rFonts w:ascii="Arial" w:hAnsi="Arial" w:cs="Arial" w:hint="eastAsia"/>
              </w:rPr>
              <w:t>)</w:t>
            </w:r>
          </w:p>
          <w:p w14:paraId="72596308" w14:textId="77777777" w:rsidR="00CD16AB" w:rsidRPr="008D6C7A" w:rsidRDefault="00CD16AB" w:rsidP="00CD16AB">
            <w:pPr>
              <w:spacing w:after="0"/>
              <w:rPr>
                <w:rFonts w:ascii="Arial" w:hAnsi="Arial" w:cs="Arial"/>
              </w:rPr>
            </w:pPr>
            <w:r w:rsidRPr="00B85389">
              <w:rPr>
                <w:rFonts w:ascii="Arial" w:hAnsi="Arial" w:cs="Arial" w:hint="eastAsia"/>
              </w:rPr>
              <w:t>(</w:t>
            </w:r>
            <w:r w:rsidRPr="00B85389">
              <w:rPr>
                <w:rFonts w:ascii="Arial" w:hAnsi="Arial" w:cs="Arial"/>
              </w:rPr>
              <w:t>CT1)</w:t>
            </w:r>
          </w:p>
        </w:tc>
      </w:tr>
      <w:tr w:rsidR="00CD16AB" w:rsidRPr="00A22936" w14:paraId="19E13666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EAC8" w14:textId="0AC6C23C" w:rsidR="00CD16AB" w:rsidRDefault="00800B03" w:rsidP="00CD16AB">
            <w:pPr>
              <w:rPr>
                <w:rFonts w:ascii="Arial" w:hAnsi="Arial" w:cs="Arial"/>
              </w:rPr>
            </w:pPr>
            <w:r w:rsidRPr="00800B03">
              <w:rPr>
                <w:rFonts w:ascii="Arial" w:hAnsi="Arial" w:cs="Arial"/>
              </w:rPr>
              <w:t>1050007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BAA4" w14:textId="77777777" w:rsidR="00CD16AB" w:rsidRPr="009B6B8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64704F">
              <w:rPr>
                <w:rFonts w:ascii="Arial" w:hAnsi="Arial" w:cs="Arial"/>
                <w:color w:val="262626"/>
              </w:rPr>
              <w:t>MPS for IMS Messaging and SMS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2A6C" w14:textId="77777777" w:rsidR="00CD16AB" w:rsidRPr="009B6B8A" w:rsidRDefault="00CD16AB" w:rsidP="00CD16AB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MPS4_msg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7362" w14:textId="77777777" w:rsidR="00CD16AB" w:rsidRDefault="00CD16AB" w:rsidP="00CD16A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  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6413" w14:textId="77777777" w:rsidR="00CD16AB" w:rsidRPr="00B85389" w:rsidRDefault="00CD16AB" w:rsidP="00CD16AB">
            <w:pPr>
              <w:ind w:left="-62" w:firstLine="28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CT#10</w:t>
            </w:r>
            <w:r>
              <w:rPr>
                <w:rFonts w:ascii="Arial" w:hAnsi="Arial" w:cs="Arial"/>
              </w:rPr>
              <w:t>9</w:t>
            </w:r>
            <w:r w:rsidRPr="00B85389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 xml:space="preserve">September </w:t>
            </w:r>
            <w:r w:rsidRPr="00B85389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5</w:t>
            </w:r>
            <w:r w:rsidRPr="00B85389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EED6" w14:textId="77777777" w:rsidR="00CD16AB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Peter Monnes (</w:t>
            </w:r>
            <w:proofErr w:type="spellStart"/>
            <w:r>
              <w:rPr>
                <w:rFonts w:ascii="Arial" w:hAnsi="Arial" w:cs="Arial"/>
              </w:rPr>
              <w:t>Peraton</w:t>
            </w:r>
            <w:proofErr w:type="spellEnd"/>
            <w:r>
              <w:rPr>
                <w:rFonts w:ascii="Arial" w:hAnsi="Arial" w:cs="Arial"/>
              </w:rPr>
              <w:t xml:space="preserve"> Labs)</w:t>
            </w:r>
          </w:p>
          <w:p w14:paraId="4D1781F3" w14:textId="77777777" w:rsidR="00CD16AB" w:rsidRPr="00930AF0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(CT4)</w:t>
            </w:r>
          </w:p>
        </w:tc>
      </w:tr>
      <w:tr w:rsidR="00CD16AB" w:rsidRPr="00A22936" w14:paraId="2415F127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A8D7" w14:textId="73AEF70B" w:rsidR="00CD16AB" w:rsidRPr="0064704F" w:rsidRDefault="00800B03" w:rsidP="00CD16AB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1050009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2C60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C823B8">
              <w:rPr>
                <w:rFonts w:ascii="Arial" w:hAnsi="Arial" w:cs="Arial"/>
                <w:color w:val="262626"/>
              </w:rPr>
              <w:t>Identifying non-3GPP Devices Connecting behind a UE or 5G-RG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4AD9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UIA_ARC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36EE" w14:textId="77777777" w:rsidR="00CD16AB" w:rsidRPr="0064704F" w:rsidRDefault="00CD16AB" w:rsidP="00CD16AB">
            <w:pPr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</w:rPr>
              <w:t xml:space="preserve">  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28F9" w14:textId="77777777" w:rsidR="00CD16AB" w:rsidRPr="0064704F" w:rsidRDefault="00CD16AB" w:rsidP="00CD16AB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B85389">
              <w:rPr>
                <w:rFonts w:ascii="Arial" w:hAnsi="Arial" w:cs="Arial"/>
              </w:rPr>
              <w:t>CT#10</w:t>
            </w:r>
            <w:r>
              <w:rPr>
                <w:rFonts w:ascii="Arial" w:hAnsi="Arial" w:cs="Arial"/>
              </w:rPr>
              <w:t>9</w:t>
            </w:r>
            <w:r w:rsidRPr="00B85389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 xml:space="preserve">September </w:t>
            </w:r>
            <w:r w:rsidRPr="00B85389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5</w:t>
            </w:r>
            <w:r w:rsidRPr="00B85389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8A23" w14:textId="77777777" w:rsidR="00CD16AB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Anuj Sethi (</w:t>
            </w:r>
            <w:proofErr w:type="spellStart"/>
            <w:r>
              <w:rPr>
                <w:rFonts w:ascii="Arial" w:hAnsi="Arial" w:cs="Arial"/>
                <w:color w:val="262626"/>
              </w:rPr>
              <w:t>InterDigital</w:t>
            </w:r>
            <w:proofErr w:type="spellEnd"/>
            <w:r>
              <w:rPr>
                <w:rFonts w:ascii="Arial" w:hAnsi="Arial" w:cs="Arial"/>
                <w:color w:val="262626"/>
              </w:rPr>
              <w:t xml:space="preserve"> Inc.)</w:t>
            </w:r>
          </w:p>
          <w:p w14:paraId="1EF1249A" w14:textId="77777777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(CT1)</w:t>
            </w:r>
          </w:p>
        </w:tc>
      </w:tr>
      <w:tr w:rsidR="00CD16AB" w:rsidRPr="00A22936" w14:paraId="4F1B77B2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2A66" w14:textId="43B42FD8" w:rsidR="00CD16AB" w:rsidRDefault="00800B03" w:rsidP="00CD16AB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1050024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84F7" w14:textId="77777777" w:rsidR="00CD16AB" w:rsidRPr="00C823B8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CT aspects of application enablement for AIML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BF96" w14:textId="77777777" w:rsidR="00CD16AB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proofErr w:type="spellStart"/>
            <w:r w:rsidRPr="0064704F">
              <w:rPr>
                <w:rFonts w:ascii="Arial" w:hAnsi="Arial" w:cs="Arial"/>
                <w:color w:val="262626"/>
              </w:rPr>
              <w:t>AIML_App</w:t>
            </w:r>
            <w:proofErr w:type="spellEnd"/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BEC0" w14:textId="77777777" w:rsidR="00CD16AB" w:rsidRDefault="00CD16AB" w:rsidP="00CD16AB">
            <w:pPr>
              <w:rPr>
                <w:rFonts w:ascii="Arial" w:hAnsi="Arial" w:cs="Arial"/>
              </w:rPr>
            </w:pPr>
            <w:r w:rsidRPr="00FD1FAD">
              <w:rPr>
                <w:rFonts w:ascii="Arial" w:hAnsi="Arial" w:cs="Arial"/>
                <w:color w:val="262626"/>
              </w:rPr>
              <w:t xml:space="preserve">  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19CBF" w14:textId="77777777" w:rsidR="00CD16AB" w:rsidRPr="00B85389" w:rsidRDefault="00CD16AB" w:rsidP="00CD16AB">
            <w:pPr>
              <w:ind w:left="-62" w:firstLine="28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CT#10</w:t>
            </w:r>
            <w:r>
              <w:rPr>
                <w:rFonts w:ascii="Arial" w:hAnsi="Arial" w:cs="Arial"/>
              </w:rPr>
              <w:t>9</w:t>
            </w:r>
            <w:r w:rsidRPr="00B85389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 xml:space="preserve">September </w:t>
            </w:r>
            <w:r w:rsidRPr="00B85389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5</w:t>
            </w:r>
            <w:r w:rsidRPr="00B85389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32C9" w14:textId="77777777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Roozbeh Atarius (Lenovo)</w:t>
            </w:r>
          </w:p>
          <w:p w14:paraId="1ED43C56" w14:textId="77777777" w:rsidR="00CD16AB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(CT1)</w:t>
            </w:r>
          </w:p>
        </w:tc>
      </w:tr>
      <w:tr w:rsidR="00CD16AB" w:rsidRPr="00A22936" w14:paraId="07CB7DFF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DA4D" w14:textId="5F9AFA4D" w:rsidR="00CD16AB" w:rsidRPr="0064704F" w:rsidRDefault="00800B03" w:rsidP="00CD16AB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1050001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B8BB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A6399E">
              <w:rPr>
                <w:rFonts w:ascii="Arial" w:hAnsi="Arial" w:cs="Arial"/>
                <w:color w:val="262626"/>
              </w:rPr>
              <w:t>CT aspects of UPF enhancement for Exposure And SBA Phase 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A20B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UPEAS_Ph2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5E1B" w14:textId="77777777" w:rsidR="00CD16AB" w:rsidRPr="00FD1FAD" w:rsidRDefault="00CD16AB" w:rsidP="00CD16AB">
            <w:pPr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..0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110B" w14:textId="77777777" w:rsidR="00CD16AB" w:rsidRPr="00900245" w:rsidRDefault="00CD16AB" w:rsidP="00CD16AB">
            <w:pPr>
              <w:ind w:left="-62" w:firstLine="28"/>
              <w:rPr>
                <w:rFonts w:ascii="Arial" w:hAnsi="Arial" w:cs="Arial"/>
                <w:highlight w:val="yellow"/>
              </w:rPr>
            </w:pPr>
            <w:r w:rsidRPr="00403228">
              <w:rPr>
                <w:rFonts w:ascii="Arial" w:hAnsi="Arial" w:cs="Arial"/>
              </w:rPr>
              <w:t>CT#109 (September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A7BE" w14:textId="77777777" w:rsidR="00CD16AB" w:rsidRPr="00403228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 xml:space="preserve">Liang </w:t>
            </w:r>
            <w:proofErr w:type="spellStart"/>
            <w:r w:rsidRPr="00403228">
              <w:rPr>
                <w:rFonts w:ascii="Arial" w:hAnsi="Arial" w:cs="Arial"/>
                <w:color w:val="262626"/>
              </w:rPr>
              <w:t>Suang</w:t>
            </w:r>
            <w:proofErr w:type="spellEnd"/>
          </w:p>
          <w:p w14:paraId="3E6EE835" w14:textId="77777777" w:rsidR="00CD16AB" w:rsidRPr="00403228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>(ZTE)</w:t>
            </w:r>
          </w:p>
          <w:p w14:paraId="3FCF1E55" w14:textId="77777777" w:rsidR="00CD16AB" w:rsidRPr="00900245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  <w:highlight w:val="yellow"/>
              </w:rPr>
            </w:pPr>
            <w:r w:rsidRPr="00403228">
              <w:rPr>
                <w:rFonts w:ascii="Arial" w:hAnsi="Arial" w:cs="Arial"/>
                <w:color w:val="262626"/>
              </w:rPr>
              <w:t>(CT4)</w:t>
            </w:r>
          </w:p>
        </w:tc>
      </w:tr>
      <w:tr w:rsidR="00CD16AB" w:rsidRPr="00A22936" w14:paraId="42D7799C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4E52" w14:textId="49A67BB4" w:rsidR="00CD16AB" w:rsidRDefault="00800B03" w:rsidP="00CD16AB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1050022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597C" w14:textId="77777777" w:rsidR="00CD16AB" w:rsidRPr="00A6399E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CT aspects</w:t>
            </w:r>
            <w:r w:rsidRPr="0064704F">
              <w:rPr>
                <w:rFonts w:ascii="Arial" w:hAnsi="Arial" w:cs="Arial" w:hint="eastAsia"/>
                <w:color w:val="262626"/>
              </w:rPr>
              <w:t xml:space="preserve"> of N</w:t>
            </w:r>
            <w:r w:rsidRPr="0064704F">
              <w:rPr>
                <w:rFonts w:ascii="Arial" w:hAnsi="Arial" w:cs="Arial"/>
                <w:color w:val="262626"/>
              </w:rPr>
              <w:t xml:space="preserve">ext </w:t>
            </w:r>
            <w:r w:rsidRPr="0064704F">
              <w:rPr>
                <w:rFonts w:ascii="Arial" w:hAnsi="Arial" w:cs="Arial" w:hint="eastAsia"/>
                <w:color w:val="262626"/>
              </w:rPr>
              <w:t>G</w:t>
            </w:r>
            <w:r w:rsidRPr="0064704F">
              <w:rPr>
                <w:rFonts w:ascii="Arial" w:hAnsi="Arial" w:cs="Arial"/>
                <w:color w:val="262626"/>
              </w:rPr>
              <w:t xml:space="preserve">eneration </w:t>
            </w:r>
            <w:r w:rsidRPr="0064704F">
              <w:rPr>
                <w:rFonts w:ascii="Arial" w:hAnsi="Arial" w:cs="Arial" w:hint="eastAsia"/>
                <w:color w:val="262626"/>
              </w:rPr>
              <w:t>R</w:t>
            </w:r>
            <w:r w:rsidRPr="0064704F">
              <w:rPr>
                <w:rFonts w:ascii="Arial" w:hAnsi="Arial" w:cs="Arial"/>
                <w:color w:val="262626"/>
              </w:rPr>
              <w:t>eal</w:t>
            </w:r>
            <w:r w:rsidRPr="0064704F">
              <w:rPr>
                <w:rFonts w:ascii="Arial" w:hAnsi="Arial" w:cs="Arial" w:hint="eastAsia"/>
                <w:color w:val="262626"/>
              </w:rPr>
              <w:t xml:space="preserve"> </w:t>
            </w:r>
            <w:r w:rsidRPr="0064704F">
              <w:rPr>
                <w:rFonts w:ascii="Arial" w:hAnsi="Arial" w:cs="Arial"/>
                <w:color w:val="262626"/>
              </w:rPr>
              <w:t xml:space="preserve">time </w:t>
            </w:r>
            <w:r w:rsidRPr="0064704F">
              <w:rPr>
                <w:rFonts w:ascii="Arial" w:hAnsi="Arial" w:cs="Arial" w:hint="eastAsia"/>
                <w:color w:val="262626"/>
              </w:rPr>
              <w:t>C</w:t>
            </w:r>
            <w:r w:rsidRPr="0064704F">
              <w:rPr>
                <w:rFonts w:ascii="Arial" w:hAnsi="Arial" w:cs="Arial"/>
                <w:color w:val="262626"/>
              </w:rPr>
              <w:t>ommunication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BEA5" w14:textId="77777777" w:rsidR="00CD16AB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NG_RTC_Ph2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7632" w14:textId="77777777" w:rsidR="00CD16AB" w:rsidRDefault="00CD16AB" w:rsidP="00CD16AB">
            <w:pPr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 xml:space="preserve">  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FCC2" w14:textId="77777777" w:rsidR="00CD16AB" w:rsidRPr="00B85389" w:rsidRDefault="00CD16AB" w:rsidP="00CD16AB">
            <w:pPr>
              <w:ind w:left="-62" w:firstLine="28"/>
              <w:rPr>
                <w:rFonts w:ascii="Arial" w:hAnsi="Arial" w:cs="Arial"/>
              </w:rPr>
            </w:pPr>
            <w:r w:rsidRPr="00403228">
              <w:rPr>
                <w:rFonts w:ascii="Arial" w:hAnsi="Arial" w:cs="Arial"/>
              </w:rPr>
              <w:t>CT#109 (September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78D7" w14:textId="77777777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 xml:space="preserve">Chen Xu </w:t>
            </w:r>
          </w:p>
          <w:p w14:paraId="1928BA95" w14:textId="77777777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(China Mobile)</w:t>
            </w:r>
          </w:p>
          <w:p w14:paraId="4A8A9DE0" w14:textId="77777777" w:rsidR="00CD16AB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(CT1)</w:t>
            </w:r>
          </w:p>
        </w:tc>
      </w:tr>
      <w:tr w:rsidR="00CD16AB" w:rsidRPr="00A22936" w14:paraId="2BD8E476" w14:textId="77777777" w:rsidTr="00403228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12A57" w14:textId="050FE952" w:rsidR="00CD16AB" w:rsidRPr="00403228" w:rsidRDefault="00800B03" w:rsidP="00CD16AB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1050006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22F30" w14:textId="77777777" w:rsidR="00CD16AB" w:rsidRPr="00403228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 xml:space="preserve">CT aspects of enhancement of support for Edge </w:t>
            </w:r>
            <w:r w:rsidRPr="00403228">
              <w:rPr>
                <w:rFonts w:ascii="Arial" w:hAnsi="Arial" w:cs="Arial"/>
                <w:color w:val="262626"/>
              </w:rPr>
              <w:lastRenderedPageBreak/>
              <w:t>Computing in 5G Core network – Phase 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90746" w14:textId="77777777" w:rsidR="00CD16AB" w:rsidRPr="00403228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lastRenderedPageBreak/>
              <w:t>eEDGE_5GC_Ph3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8E32C" w14:textId="77777777" w:rsidR="00CD16AB" w:rsidRPr="00403228" w:rsidRDefault="00CD16AB" w:rsidP="00CD16AB">
            <w:pPr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>..0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C130" w14:textId="77777777" w:rsidR="00CD16AB" w:rsidRPr="00900245" w:rsidRDefault="00CD16AB" w:rsidP="00CD16AB">
            <w:pPr>
              <w:ind w:left="-62" w:firstLine="28"/>
              <w:rPr>
                <w:rFonts w:ascii="Arial" w:hAnsi="Arial" w:cs="Arial"/>
                <w:color w:val="262626"/>
                <w:highlight w:val="yellow"/>
              </w:rPr>
            </w:pPr>
            <w:r w:rsidRPr="00403228">
              <w:rPr>
                <w:rFonts w:ascii="Arial" w:hAnsi="Arial" w:cs="Arial"/>
              </w:rPr>
              <w:t>CT#109 (September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1CBE" w14:textId="77777777" w:rsidR="00CD16AB" w:rsidRPr="00403228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 xml:space="preserve">Thomas Luetzenkirchen (Intel) </w:t>
            </w:r>
          </w:p>
          <w:p w14:paraId="59625161" w14:textId="77777777" w:rsidR="00CD16AB" w:rsidRPr="00900245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  <w:highlight w:val="yellow"/>
              </w:rPr>
            </w:pPr>
            <w:r w:rsidRPr="00403228">
              <w:rPr>
                <w:rFonts w:ascii="Arial" w:hAnsi="Arial" w:cs="Arial"/>
                <w:color w:val="262626"/>
              </w:rPr>
              <w:lastRenderedPageBreak/>
              <w:t>(CT4)</w:t>
            </w:r>
          </w:p>
        </w:tc>
      </w:tr>
      <w:tr w:rsidR="00CD16AB" w:rsidRPr="00403228" w14:paraId="248230B6" w14:textId="77777777" w:rsidTr="00403228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13DC3" w14:textId="64648E2C" w:rsidR="00CD16AB" w:rsidRPr="00403228" w:rsidRDefault="00800B03" w:rsidP="00CD16AB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lastRenderedPageBreak/>
              <w:t>1050020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B32D7" w14:textId="77777777" w:rsidR="00CD16AB" w:rsidRPr="00403228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 xml:space="preserve">CT aspects of </w:t>
            </w:r>
            <w:r>
              <w:rPr>
                <w:rFonts w:ascii="Arial" w:hAnsi="Arial" w:cs="Arial"/>
                <w:color w:val="262626"/>
              </w:rPr>
              <w:t>Multi-Access (ATSSS_Ph4)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A2326" w14:textId="77777777" w:rsidR="00CD16AB" w:rsidRPr="00403228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MASSS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30F65" w14:textId="77777777" w:rsidR="00CD16AB" w:rsidRPr="00403228" w:rsidRDefault="00CD16AB" w:rsidP="00CD16AB">
            <w:pPr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 xml:space="preserve">  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5E13" w14:textId="77777777" w:rsidR="00CD16AB" w:rsidRPr="00403228" w:rsidRDefault="00CD16AB" w:rsidP="00CD16AB">
            <w:pPr>
              <w:ind w:left="-62" w:firstLine="28"/>
              <w:rPr>
                <w:rFonts w:ascii="Arial" w:hAnsi="Arial" w:cs="Arial"/>
              </w:rPr>
            </w:pPr>
            <w:r w:rsidRPr="00403228">
              <w:rPr>
                <w:rFonts w:ascii="Arial" w:hAnsi="Arial" w:cs="Arial"/>
              </w:rPr>
              <w:t>CT#109 (September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C435" w14:textId="77777777" w:rsidR="00CD16AB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Vivek Gupta</w:t>
            </w:r>
          </w:p>
          <w:p w14:paraId="59972621" w14:textId="77777777" w:rsidR="00CD16AB" w:rsidRPr="00403228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>(</w:t>
            </w:r>
            <w:r>
              <w:rPr>
                <w:rFonts w:ascii="Arial" w:hAnsi="Arial" w:cs="Arial"/>
                <w:color w:val="262626"/>
              </w:rPr>
              <w:t>Apple</w:t>
            </w:r>
            <w:r w:rsidRPr="00403228">
              <w:rPr>
                <w:rFonts w:ascii="Arial" w:hAnsi="Arial" w:cs="Arial"/>
                <w:color w:val="262626"/>
              </w:rPr>
              <w:t>)</w:t>
            </w:r>
          </w:p>
          <w:p w14:paraId="169EAA04" w14:textId="77777777" w:rsidR="00CD16AB" w:rsidRPr="00403228" w:rsidRDefault="00CD16AB" w:rsidP="00CD16AB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>(CT1)</w:t>
            </w:r>
          </w:p>
          <w:p w14:paraId="5FED0FC0" w14:textId="77777777" w:rsidR="00CD16AB" w:rsidRPr="00403228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</w:p>
        </w:tc>
      </w:tr>
      <w:tr w:rsidR="00CD16AB" w:rsidRPr="00A22936" w14:paraId="24E7B81E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888A" w14:textId="7C6FBEE7" w:rsidR="00CD16AB" w:rsidRPr="00403228" w:rsidRDefault="00800B03" w:rsidP="00CD16AB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1050025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E87C" w14:textId="77777777" w:rsidR="00CD16AB" w:rsidRPr="00403228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>CT aspects for application enablement for mobile metaverse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8210" w14:textId="77777777" w:rsidR="00CD16AB" w:rsidRPr="00403228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proofErr w:type="spellStart"/>
            <w:r>
              <w:rPr>
                <w:rFonts w:ascii="Arial" w:hAnsi="Arial" w:cs="Arial"/>
                <w:color w:val="262626"/>
              </w:rPr>
              <w:t>Metaverse_App</w:t>
            </w:r>
            <w:proofErr w:type="spellEnd"/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6F4F" w14:textId="77777777" w:rsidR="00CD16AB" w:rsidRPr="00403228" w:rsidRDefault="00CD16AB" w:rsidP="00CD16AB">
            <w:pPr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>..0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51F2F" w14:textId="77777777" w:rsidR="00CD16AB" w:rsidRPr="00900245" w:rsidRDefault="00CD16AB" w:rsidP="00CD16AB">
            <w:pPr>
              <w:ind w:left="-62" w:firstLine="28"/>
              <w:rPr>
                <w:rFonts w:ascii="Arial" w:hAnsi="Arial" w:cs="Arial"/>
                <w:color w:val="262626"/>
                <w:highlight w:val="yellow"/>
              </w:rPr>
            </w:pPr>
            <w:r w:rsidRPr="00403228">
              <w:rPr>
                <w:rFonts w:ascii="Arial" w:hAnsi="Arial" w:cs="Arial"/>
              </w:rPr>
              <w:t>CT#109 (September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4716" w14:textId="77777777" w:rsidR="00CD16AB" w:rsidRPr="00CD16AB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CD16AB">
              <w:rPr>
                <w:rFonts w:ascii="Arial" w:hAnsi="Arial" w:cs="Arial"/>
                <w:color w:val="262626"/>
              </w:rPr>
              <w:t xml:space="preserve">Vijay </w:t>
            </w:r>
            <w:proofErr w:type="spellStart"/>
            <w:r w:rsidRPr="00CD16AB">
              <w:rPr>
                <w:rFonts w:ascii="Arial" w:hAnsi="Arial" w:cs="Arial"/>
                <w:color w:val="262626"/>
              </w:rPr>
              <w:t>Sangameshwara</w:t>
            </w:r>
            <w:proofErr w:type="spellEnd"/>
            <w:r w:rsidRPr="00CD16AB">
              <w:rPr>
                <w:rFonts w:ascii="Arial" w:hAnsi="Arial" w:cs="Arial"/>
                <w:color w:val="262626"/>
              </w:rPr>
              <w:t xml:space="preserve"> (Samsung)</w:t>
            </w:r>
          </w:p>
          <w:p w14:paraId="5575D7E1" w14:textId="77777777" w:rsidR="00CD16AB" w:rsidRPr="00900245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  <w:highlight w:val="yellow"/>
              </w:rPr>
            </w:pPr>
            <w:r w:rsidRPr="00CD16AB">
              <w:rPr>
                <w:rFonts w:ascii="Arial" w:hAnsi="Arial" w:cs="Arial"/>
                <w:color w:val="262626"/>
              </w:rPr>
              <w:t>(CT1)</w:t>
            </w:r>
          </w:p>
        </w:tc>
      </w:tr>
      <w:tr w:rsidR="00CD16AB" w:rsidRPr="00A22936" w14:paraId="30B16A5F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2785" w14:textId="203F1BE8" w:rsidR="00CD16AB" w:rsidRDefault="00800B03" w:rsidP="00CD16AB">
            <w:pPr>
              <w:rPr>
                <w:rFonts w:ascii="Arial" w:hAnsi="Arial" w:cs="Arial"/>
                <w:color w:val="262626"/>
                <w:highlight w:val="yellow"/>
              </w:rPr>
            </w:pPr>
            <w:r w:rsidRPr="00800B03">
              <w:rPr>
                <w:rFonts w:ascii="Arial" w:hAnsi="Arial" w:cs="Arial"/>
              </w:rPr>
              <w:t>1050019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043D" w14:textId="77777777" w:rsidR="00CD16AB" w:rsidRPr="00900245" w:rsidRDefault="00CD16AB" w:rsidP="00CD16AB">
            <w:pPr>
              <w:ind w:left="-63" w:firstLine="29"/>
              <w:rPr>
                <w:rFonts w:ascii="Arial" w:hAnsi="Arial" w:cs="Arial"/>
                <w:color w:val="262626"/>
                <w:highlight w:val="yellow"/>
              </w:rPr>
            </w:pPr>
            <w:r w:rsidRPr="0064704F">
              <w:rPr>
                <w:rFonts w:ascii="Arial" w:hAnsi="Arial" w:cs="Arial"/>
                <w:color w:val="262626"/>
              </w:rPr>
              <w:t xml:space="preserve">CT aspects of </w:t>
            </w:r>
            <w:r w:rsidRPr="0064704F">
              <w:rPr>
                <w:rFonts w:ascii="Arial" w:hAnsi="Arial" w:cs="Arial" w:hint="eastAsia"/>
                <w:color w:val="262626"/>
              </w:rPr>
              <w:t>i</w:t>
            </w:r>
            <w:r w:rsidRPr="0064704F">
              <w:rPr>
                <w:rFonts w:ascii="Arial" w:hAnsi="Arial" w:cs="Arial"/>
                <w:color w:val="262626"/>
              </w:rPr>
              <w:t xml:space="preserve">ntegration of satellite components in the 5G architecture Phase </w:t>
            </w:r>
            <w:r w:rsidRPr="0064704F">
              <w:rPr>
                <w:rFonts w:ascii="Arial" w:hAnsi="Arial" w:cs="Arial" w:hint="eastAsia"/>
                <w:color w:val="262626"/>
              </w:rPr>
              <w:t>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79B8" w14:textId="77777777" w:rsidR="00CD16AB" w:rsidRPr="00900245" w:rsidRDefault="00CD16AB" w:rsidP="00CD16AB">
            <w:pPr>
              <w:ind w:left="-63" w:firstLine="29"/>
              <w:rPr>
                <w:rFonts w:ascii="Arial" w:hAnsi="Arial" w:cs="Arial"/>
                <w:color w:val="262626"/>
                <w:highlight w:val="yellow"/>
              </w:rPr>
            </w:pPr>
            <w:r w:rsidRPr="00CB0DF2">
              <w:rPr>
                <w:rFonts w:ascii="Arial" w:hAnsi="Arial" w:cs="Arial"/>
              </w:rPr>
              <w:t>5GSAT_Ph3_ARCH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4E5A" w14:textId="77777777" w:rsidR="00CD16AB" w:rsidRDefault="00CD16AB" w:rsidP="00CD16AB">
            <w:pPr>
              <w:rPr>
                <w:rFonts w:ascii="Arial" w:hAnsi="Arial" w:cs="Arial"/>
                <w:color w:val="262626"/>
                <w:highlight w:val="yellow"/>
              </w:rPr>
            </w:pPr>
            <w:r>
              <w:rPr>
                <w:rFonts w:ascii="Arial" w:hAnsi="Arial" w:cs="Arial"/>
              </w:rPr>
              <w:t xml:space="preserve">  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A99D" w14:textId="77777777" w:rsidR="00CD16AB" w:rsidRPr="00900245" w:rsidRDefault="00CD16AB" w:rsidP="00CD16AB">
            <w:pPr>
              <w:ind w:left="-62" w:firstLine="28"/>
              <w:rPr>
                <w:rFonts w:ascii="Arial" w:hAnsi="Arial" w:cs="Arial"/>
                <w:color w:val="262626"/>
                <w:highlight w:val="yellow"/>
              </w:rPr>
            </w:pPr>
            <w:r w:rsidRPr="00403228">
              <w:rPr>
                <w:rFonts w:ascii="Arial" w:hAnsi="Arial" w:cs="Arial"/>
              </w:rPr>
              <w:t>CT#109 (September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BA7D" w14:textId="77777777" w:rsidR="00CD16AB" w:rsidRPr="00CB0DF2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proofErr w:type="spellStart"/>
            <w:r w:rsidRPr="00CB0DF2">
              <w:rPr>
                <w:rFonts w:ascii="Arial" w:hAnsi="Arial" w:cs="Arial" w:hint="eastAsia"/>
              </w:rPr>
              <w:t>Xiaoxue</w:t>
            </w:r>
            <w:proofErr w:type="spellEnd"/>
            <w:r w:rsidRPr="00CB0DF2">
              <w:rPr>
                <w:rFonts w:ascii="Arial" w:hAnsi="Arial" w:cs="Arial"/>
              </w:rPr>
              <w:t xml:space="preserve"> Zhao (CATT)</w:t>
            </w:r>
          </w:p>
          <w:p w14:paraId="04A107B5" w14:textId="77777777" w:rsidR="00CD16AB" w:rsidRPr="00900245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  <w:highlight w:val="yellow"/>
              </w:rPr>
            </w:pPr>
            <w:r w:rsidRPr="00CB0DF2">
              <w:rPr>
                <w:rFonts w:ascii="Arial" w:hAnsi="Arial" w:cs="Arial"/>
              </w:rPr>
              <w:t>(CT1)</w:t>
            </w:r>
          </w:p>
        </w:tc>
      </w:tr>
      <w:tr w:rsidR="00CD16AB" w:rsidRPr="00A22936" w14:paraId="07653AC8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7A28" w14:textId="59A79C73" w:rsidR="00CD16AB" w:rsidRDefault="00800B03" w:rsidP="00CD16AB">
            <w:pPr>
              <w:rPr>
                <w:rFonts w:ascii="Arial" w:hAnsi="Arial" w:cs="Arial"/>
              </w:rPr>
            </w:pPr>
            <w:r w:rsidRPr="00800B03">
              <w:rPr>
                <w:rFonts w:ascii="Arial" w:hAnsi="Arial" w:cs="Arial"/>
                <w:color w:val="262626"/>
              </w:rPr>
              <w:t>1050023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D1A7C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CT aspects of Proximity-based Services in 5GS Phase 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EB99" w14:textId="77777777" w:rsidR="00CD16AB" w:rsidRPr="00CB0DF2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64704F">
              <w:rPr>
                <w:rFonts w:ascii="Arial" w:hAnsi="Arial" w:cs="Arial"/>
                <w:color w:val="262626"/>
              </w:rPr>
              <w:t>5G_ProSe_Ph3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43A4" w14:textId="77777777" w:rsidR="00CD16AB" w:rsidRDefault="00CD16AB" w:rsidP="00CD16AB">
            <w:pPr>
              <w:rPr>
                <w:rFonts w:ascii="Arial" w:hAnsi="Arial" w:cs="Arial"/>
              </w:rPr>
            </w:pPr>
            <w:r w:rsidRPr="0064704F">
              <w:rPr>
                <w:rFonts w:ascii="Arial" w:hAnsi="Arial" w:cs="Arial"/>
                <w:color w:val="262626"/>
              </w:rPr>
              <w:t xml:space="preserve">  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3DC79" w14:textId="77777777" w:rsidR="00CD16AB" w:rsidRPr="006C51EE" w:rsidRDefault="00CD16AB" w:rsidP="00CD16AB">
            <w:pPr>
              <w:ind w:left="-62" w:firstLine="28"/>
              <w:rPr>
                <w:rFonts w:ascii="Arial" w:hAnsi="Arial" w:cs="Arial"/>
              </w:rPr>
            </w:pPr>
            <w:r w:rsidRPr="00403228">
              <w:rPr>
                <w:rFonts w:ascii="Arial" w:hAnsi="Arial" w:cs="Arial"/>
              </w:rPr>
              <w:t>CT#109 (September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C507" w14:textId="77777777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proofErr w:type="spellStart"/>
            <w:r w:rsidRPr="0064704F">
              <w:rPr>
                <w:rFonts w:ascii="Arial" w:hAnsi="Arial" w:cs="Arial"/>
                <w:color w:val="262626"/>
              </w:rPr>
              <w:t>Xiaoxue</w:t>
            </w:r>
            <w:proofErr w:type="spellEnd"/>
            <w:r w:rsidRPr="0064704F">
              <w:rPr>
                <w:rFonts w:ascii="Arial" w:hAnsi="Arial" w:cs="Arial"/>
                <w:color w:val="262626"/>
              </w:rPr>
              <w:t xml:space="preserve"> Zhao (CATT)</w:t>
            </w:r>
          </w:p>
          <w:p w14:paraId="24FC8ACA" w14:textId="77777777" w:rsidR="00CD16AB" w:rsidRPr="00CB0DF2" w:rsidRDefault="00CD16AB" w:rsidP="00CD16AB">
            <w:pPr>
              <w:spacing w:after="0"/>
              <w:ind w:left="-62" w:firstLine="28"/>
              <w:rPr>
                <w:rFonts w:ascii="Arial" w:hAnsi="Arial" w:cs="Arial" w:hint="eastAsia"/>
              </w:rPr>
            </w:pPr>
            <w:r w:rsidRPr="0064704F">
              <w:rPr>
                <w:rFonts w:ascii="Arial" w:hAnsi="Arial" w:cs="Arial"/>
                <w:color w:val="262626"/>
              </w:rPr>
              <w:t>(CT1)</w:t>
            </w:r>
          </w:p>
        </w:tc>
      </w:tr>
      <w:tr w:rsidR="00CD16AB" w:rsidRPr="00A22936" w14:paraId="685CAEA8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C480" w14:textId="474CEC68" w:rsidR="00CD16AB" w:rsidRPr="0064704F" w:rsidRDefault="00800B03" w:rsidP="00CD16AB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1050017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4508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CT aspects of SEAL data delivery enabler for vertical applications Phase 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1846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SEALDD_Ph2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2380" w14:textId="77777777" w:rsidR="00CD16AB" w:rsidRPr="0064704F" w:rsidRDefault="00CD16AB" w:rsidP="00CD16AB">
            <w:pPr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 xml:space="preserve">  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B8D3" w14:textId="77777777" w:rsidR="00CD16AB" w:rsidRPr="0064704F" w:rsidRDefault="00CD16AB" w:rsidP="00CD16AB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CT#109 (September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2988" w14:textId="77777777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Christian Herrero (Huawei)</w:t>
            </w:r>
          </w:p>
          <w:p w14:paraId="3A9B06B2" w14:textId="77777777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 w:hint="eastAsia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(CT1)</w:t>
            </w:r>
          </w:p>
        </w:tc>
      </w:tr>
      <w:tr w:rsidR="00CD16AB" w:rsidRPr="00A22936" w14:paraId="3C32FD32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549F" w14:textId="1EC1BCEF" w:rsidR="00CD16AB" w:rsidRPr="0064704F" w:rsidRDefault="00800B03" w:rsidP="00CD16AB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1050002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3FB0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 w:hint="eastAsia"/>
                <w:color w:val="262626"/>
              </w:rPr>
              <w:t xml:space="preserve">CT aspects of </w:t>
            </w:r>
            <w:r w:rsidRPr="0064704F">
              <w:rPr>
                <w:rFonts w:ascii="Arial" w:hAnsi="Arial" w:cs="Arial"/>
                <w:color w:val="262626"/>
              </w:rPr>
              <w:t>Architecture support of roaming value-added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1A4E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TEI19_RVAS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F43D" w14:textId="77777777" w:rsidR="00CD16AB" w:rsidRPr="0064704F" w:rsidRDefault="00CD16AB" w:rsidP="00CD16AB">
            <w:pPr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 xml:space="preserve">  </w:t>
            </w:r>
            <w:r w:rsidR="00D8426B">
              <w:rPr>
                <w:rFonts w:ascii="Arial" w:hAnsi="Arial" w:cs="Arial"/>
                <w:color w:val="262626"/>
              </w:rPr>
              <w:t>80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69BA" w14:textId="77777777" w:rsidR="00CD16AB" w:rsidRPr="0064704F" w:rsidRDefault="00CD16AB" w:rsidP="00CD16AB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TSG CT#108 (June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CC" w14:textId="77777777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Frank Yong Yang (Ericsson)</w:t>
            </w:r>
          </w:p>
          <w:p w14:paraId="0FF81B10" w14:textId="77777777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 w:hint="eastAsia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(CT4)</w:t>
            </w:r>
          </w:p>
        </w:tc>
      </w:tr>
    </w:tbl>
    <w:p w14:paraId="0B282C7A" w14:textId="77777777" w:rsidR="00F3181E" w:rsidRPr="00272635" w:rsidRDefault="00F3181E" w:rsidP="00B7465F">
      <w:pPr>
        <w:rPr>
          <w:rFonts w:ascii="Arial" w:hAnsi="Arial" w:cs="Arial" w:hint="eastAsia"/>
          <w:bCs/>
          <w:lang w:eastAsia="zh-CN"/>
        </w:rPr>
      </w:pPr>
    </w:p>
    <w:sectPr w:rsidR="00F3181E" w:rsidRPr="00272635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E8CFE7" w14:textId="77777777" w:rsidR="000161D5" w:rsidRDefault="000161D5">
      <w:r>
        <w:separator/>
      </w:r>
    </w:p>
    <w:p w14:paraId="007CBA92" w14:textId="77777777" w:rsidR="000161D5" w:rsidRDefault="000161D5"/>
  </w:endnote>
  <w:endnote w:type="continuationSeparator" w:id="0">
    <w:p w14:paraId="5694DFDE" w14:textId="77777777" w:rsidR="000161D5" w:rsidRDefault="000161D5">
      <w:r>
        <w:continuationSeparator/>
      </w:r>
    </w:p>
    <w:p w14:paraId="285D1B6C" w14:textId="77777777" w:rsidR="000161D5" w:rsidRDefault="000161D5"/>
  </w:endnote>
  <w:endnote w:type="continuationNotice" w:id="1">
    <w:p w14:paraId="51A89FE0" w14:textId="77777777" w:rsidR="000161D5" w:rsidRDefault="000161D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884AF" w14:textId="77777777" w:rsidR="007F2EA1" w:rsidRDefault="007F2EA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1270697" w14:textId="77777777" w:rsidR="007F2EA1" w:rsidRDefault="007F2EA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WG3 TD</w:t>
    </w:r>
  </w:p>
  <w:p w14:paraId="7134A099" w14:textId="77777777" w:rsidR="007F2EA1" w:rsidRDefault="007F2EA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3EF879" w14:textId="77777777" w:rsidR="000161D5" w:rsidRDefault="000161D5">
      <w:r>
        <w:separator/>
      </w:r>
    </w:p>
    <w:p w14:paraId="4DCEFD9E" w14:textId="77777777" w:rsidR="000161D5" w:rsidRDefault="000161D5"/>
  </w:footnote>
  <w:footnote w:type="continuationSeparator" w:id="0">
    <w:p w14:paraId="0ED2446A" w14:textId="77777777" w:rsidR="000161D5" w:rsidRDefault="000161D5">
      <w:r>
        <w:continuationSeparator/>
      </w:r>
    </w:p>
    <w:p w14:paraId="33974291" w14:textId="77777777" w:rsidR="000161D5" w:rsidRDefault="000161D5"/>
  </w:footnote>
  <w:footnote w:type="continuationNotice" w:id="1">
    <w:p w14:paraId="0305BC90" w14:textId="77777777" w:rsidR="000161D5" w:rsidRDefault="000161D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1CBDD" w14:textId="77777777" w:rsidR="007F2EA1" w:rsidRDefault="007F2EA1"/>
  <w:p w14:paraId="37C6964E" w14:textId="77777777" w:rsidR="007F2EA1" w:rsidRDefault="007F2EA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3C8E3" w14:textId="77777777" w:rsidR="007F2EA1" w:rsidRDefault="007F2EA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F56B4">
      <w:rPr>
        <w:rFonts w:ascii="Arial" w:hAnsi="Arial" w:cs="Arial"/>
        <w:b/>
        <w:bCs/>
        <w:noProof/>
        <w:sz w:val="18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76EE9669" w14:textId="77777777" w:rsidR="007F2EA1" w:rsidRDefault="007F2EA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0CA79B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F00A3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264C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C66A0A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16A3C8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B1EC0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2E2E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4419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A8EE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CA8E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3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533009247">
    <w:abstractNumId w:val="10"/>
  </w:num>
  <w:num w:numId="2" w16cid:durableId="1691419074">
    <w:abstractNumId w:val="17"/>
  </w:num>
  <w:num w:numId="3" w16cid:durableId="354313557">
    <w:abstractNumId w:val="16"/>
  </w:num>
  <w:num w:numId="4" w16cid:durableId="1136139570">
    <w:abstractNumId w:val="11"/>
  </w:num>
  <w:num w:numId="5" w16cid:durableId="1002002506">
    <w:abstractNumId w:val="22"/>
  </w:num>
  <w:num w:numId="6" w16cid:durableId="1374191209">
    <w:abstractNumId w:val="14"/>
  </w:num>
  <w:num w:numId="7" w16cid:durableId="1213543960">
    <w:abstractNumId w:val="13"/>
  </w:num>
  <w:num w:numId="8" w16cid:durableId="1780640200">
    <w:abstractNumId w:val="19"/>
  </w:num>
  <w:num w:numId="9" w16cid:durableId="1819110528">
    <w:abstractNumId w:val="18"/>
  </w:num>
  <w:num w:numId="10" w16cid:durableId="1017926763">
    <w:abstractNumId w:val="15"/>
  </w:num>
  <w:num w:numId="11" w16cid:durableId="1212838122">
    <w:abstractNumId w:val="12"/>
  </w:num>
  <w:num w:numId="12" w16cid:durableId="430974324">
    <w:abstractNumId w:val="23"/>
  </w:num>
  <w:num w:numId="13" w16cid:durableId="340863712">
    <w:abstractNumId w:val="21"/>
  </w:num>
  <w:num w:numId="14" w16cid:durableId="481236292">
    <w:abstractNumId w:val="20"/>
  </w:num>
  <w:num w:numId="15" w16cid:durableId="2032149616">
    <w:abstractNumId w:val="9"/>
  </w:num>
  <w:num w:numId="16" w16cid:durableId="335696187">
    <w:abstractNumId w:val="7"/>
  </w:num>
  <w:num w:numId="17" w16cid:durableId="194316166">
    <w:abstractNumId w:val="6"/>
  </w:num>
  <w:num w:numId="18" w16cid:durableId="1443182010">
    <w:abstractNumId w:val="5"/>
  </w:num>
  <w:num w:numId="19" w16cid:durableId="1811822271">
    <w:abstractNumId w:val="4"/>
  </w:num>
  <w:num w:numId="20" w16cid:durableId="53284599">
    <w:abstractNumId w:val="8"/>
  </w:num>
  <w:num w:numId="21" w16cid:durableId="964582527">
    <w:abstractNumId w:val="3"/>
  </w:num>
  <w:num w:numId="22" w16cid:durableId="887035383">
    <w:abstractNumId w:val="2"/>
  </w:num>
  <w:num w:numId="23" w16cid:durableId="1447039606">
    <w:abstractNumId w:val="1"/>
  </w:num>
  <w:num w:numId="24" w16cid:durableId="17462978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hideGrammaticalErrors/>
  <w:activeWritingStyle w:appName="MSWord" w:lang="en-GB" w:vendorID="64" w:dllVersion="131078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54A"/>
    <w:rsid w:val="0000186E"/>
    <w:rsid w:val="00001D5F"/>
    <w:rsid w:val="0000284C"/>
    <w:rsid w:val="000042A8"/>
    <w:rsid w:val="00004B07"/>
    <w:rsid w:val="00007021"/>
    <w:rsid w:val="00013C17"/>
    <w:rsid w:val="00014F26"/>
    <w:rsid w:val="000161D5"/>
    <w:rsid w:val="00017B3D"/>
    <w:rsid w:val="00020BBC"/>
    <w:rsid w:val="000221E0"/>
    <w:rsid w:val="0002480E"/>
    <w:rsid w:val="00024A77"/>
    <w:rsid w:val="00024B10"/>
    <w:rsid w:val="000305C8"/>
    <w:rsid w:val="00030F92"/>
    <w:rsid w:val="00031D4D"/>
    <w:rsid w:val="0003239F"/>
    <w:rsid w:val="0003282B"/>
    <w:rsid w:val="00032F25"/>
    <w:rsid w:val="00033590"/>
    <w:rsid w:val="00033773"/>
    <w:rsid w:val="00035897"/>
    <w:rsid w:val="000415FA"/>
    <w:rsid w:val="00042F7F"/>
    <w:rsid w:val="000451A6"/>
    <w:rsid w:val="00047E97"/>
    <w:rsid w:val="00050A66"/>
    <w:rsid w:val="00052A5D"/>
    <w:rsid w:val="00055209"/>
    <w:rsid w:val="000558A4"/>
    <w:rsid w:val="00055FAC"/>
    <w:rsid w:val="000563BD"/>
    <w:rsid w:val="000600B6"/>
    <w:rsid w:val="000608E0"/>
    <w:rsid w:val="00060916"/>
    <w:rsid w:val="00062034"/>
    <w:rsid w:val="00062479"/>
    <w:rsid w:val="0006412D"/>
    <w:rsid w:val="0007082C"/>
    <w:rsid w:val="000749F3"/>
    <w:rsid w:val="0007592C"/>
    <w:rsid w:val="000767C8"/>
    <w:rsid w:val="00076888"/>
    <w:rsid w:val="00081B2E"/>
    <w:rsid w:val="00086C7F"/>
    <w:rsid w:val="00086DE5"/>
    <w:rsid w:val="00086F8C"/>
    <w:rsid w:val="00087E00"/>
    <w:rsid w:val="00095F9D"/>
    <w:rsid w:val="00097237"/>
    <w:rsid w:val="000A3267"/>
    <w:rsid w:val="000A4A07"/>
    <w:rsid w:val="000A4B2F"/>
    <w:rsid w:val="000A6A22"/>
    <w:rsid w:val="000B2016"/>
    <w:rsid w:val="000C1CA8"/>
    <w:rsid w:val="000C37DE"/>
    <w:rsid w:val="000C54C8"/>
    <w:rsid w:val="000C5871"/>
    <w:rsid w:val="000C6060"/>
    <w:rsid w:val="000D17A2"/>
    <w:rsid w:val="000D3C95"/>
    <w:rsid w:val="000D44B4"/>
    <w:rsid w:val="000E0013"/>
    <w:rsid w:val="000E1EA8"/>
    <w:rsid w:val="000E34AF"/>
    <w:rsid w:val="000E3AD3"/>
    <w:rsid w:val="000E4C63"/>
    <w:rsid w:val="000E55B6"/>
    <w:rsid w:val="000E6658"/>
    <w:rsid w:val="000E6FAF"/>
    <w:rsid w:val="000E74C5"/>
    <w:rsid w:val="000F023E"/>
    <w:rsid w:val="000F2206"/>
    <w:rsid w:val="000F247D"/>
    <w:rsid w:val="000F267D"/>
    <w:rsid w:val="000F32AF"/>
    <w:rsid w:val="000F774C"/>
    <w:rsid w:val="001006E7"/>
    <w:rsid w:val="00100902"/>
    <w:rsid w:val="001026F5"/>
    <w:rsid w:val="00104079"/>
    <w:rsid w:val="00113E09"/>
    <w:rsid w:val="001145B4"/>
    <w:rsid w:val="001225A7"/>
    <w:rsid w:val="00122C8D"/>
    <w:rsid w:val="00126B4E"/>
    <w:rsid w:val="001305A5"/>
    <w:rsid w:val="00130C22"/>
    <w:rsid w:val="0013178E"/>
    <w:rsid w:val="001317D8"/>
    <w:rsid w:val="00134272"/>
    <w:rsid w:val="00134A7E"/>
    <w:rsid w:val="00134C64"/>
    <w:rsid w:val="001355B8"/>
    <w:rsid w:val="00137C5A"/>
    <w:rsid w:val="001407E7"/>
    <w:rsid w:val="00141961"/>
    <w:rsid w:val="00141DC7"/>
    <w:rsid w:val="00141EAD"/>
    <w:rsid w:val="001421BB"/>
    <w:rsid w:val="00142777"/>
    <w:rsid w:val="001434AE"/>
    <w:rsid w:val="001475F7"/>
    <w:rsid w:val="00150C8E"/>
    <w:rsid w:val="00151BF6"/>
    <w:rsid w:val="00153617"/>
    <w:rsid w:val="00154A2E"/>
    <w:rsid w:val="00157351"/>
    <w:rsid w:val="00162384"/>
    <w:rsid w:val="0016317D"/>
    <w:rsid w:val="00166440"/>
    <w:rsid w:val="0016681D"/>
    <w:rsid w:val="00166BC5"/>
    <w:rsid w:val="001703F6"/>
    <w:rsid w:val="00181A9F"/>
    <w:rsid w:val="001846A6"/>
    <w:rsid w:val="001870E0"/>
    <w:rsid w:val="00190740"/>
    <w:rsid w:val="001916FD"/>
    <w:rsid w:val="00194F08"/>
    <w:rsid w:val="001A39CE"/>
    <w:rsid w:val="001A3C54"/>
    <w:rsid w:val="001A5335"/>
    <w:rsid w:val="001A5DBE"/>
    <w:rsid w:val="001A62D4"/>
    <w:rsid w:val="001A6C8C"/>
    <w:rsid w:val="001B144D"/>
    <w:rsid w:val="001B23F0"/>
    <w:rsid w:val="001B24DD"/>
    <w:rsid w:val="001B3F53"/>
    <w:rsid w:val="001B413D"/>
    <w:rsid w:val="001B4796"/>
    <w:rsid w:val="001B49C4"/>
    <w:rsid w:val="001B4E50"/>
    <w:rsid w:val="001B7583"/>
    <w:rsid w:val="001C56FD"/>
    <w:rsid w:val="001C74C0"/>
    <w:rsid w:val="001D2DA2"/>
    <w:rsid w:val="001D5E26"/>
    <w:rsid w:val="001E3431"/>
    <w:rsid w:val="001E4EDD"/>
    <w:rsid w:val="001E5164"/>
    <w:rsid w:val="001E784D"/>
    <w:rsid w:val="001E7A7C"/>
    <w:rsid w:val="001E7E62"/>
    <w:rsid w:val="001F0641"/>
    <w:rsid w:val="001F474A"/>
    <w:rsid w:val="001F488F"/>
    <w:rsid w:val="001F5149"/>
    <w:rsid w:val="001F798A"/>
    <w:rsid w:val="00200F7E"/>
    <w:rsid w:val="00204834"/>
    <w:rsid w:val="002054B9"/>
    <w:rsid w:val="00210C45"/>
    <w:rsid w:val="0021130B"/>
    <w:rsid w:val="002113FA"/>
    <w:rsid w:val="00215E00"/>
    <w:rsid w:val="00222B82"/>
    <w:rsid w:val="00223720"/>
    <w:rsid w:val="00224519"/>
    <w:rsid w:val="00234910"/>
    <w:rsid w:val="00241C69"/>
    <w:rsid w:val="00243AB4"/>
    <w:rsid w:val="00254A8F"/>
    <w:rsid w:val="00254E01"/>
    <w:rsid w:val="0025700F"/>
    <w:rsid w:val="00260281"/>
    <w:rsid w:val="002615A3"/>
    <w:rsid w:val="002650E8"/>
    <w:rsid w:val="00265E4A"/>
    <w:rsid w:val="00267239"/>
    <w:rsid w:val="0027060C"/>
    <w:rsid w:val="00272635"/>
    <w:rsid w:val="00272F56"/>
    <w:rsid w:val="00277326"/>
    <w:rsid w:val="0028007B"/>
    <w:rsid w:val="002821DE"/>
    <w:rsid w:val="002827EB"/>
    <w:rsid w:val="00283801"/>
    <w:rsid w:val="00284FAE"/>
    <w:rsid w:val="00285926"/>
    <w:rsid w:val="00286C41"/>
    <w:rsid w:val="002902B9"/>
    <w:rsid w:val="002902BD"/>
    <w:rsid w:val="002926D3"/>
    <w:rsid w:val="00294874"/>
    <w:rsid w:val="00295733"/>
    <w:rsid w:val="00295FD3"/>
    <w:rsid w:val="00297F2A"/>
    <w:rsid w:val="002A12BE"/>
    <w:rsid w:val="002A2581"/>
    <w:rsid w:val="002A2A4B"/>
    <w:rsid w:val="002A3EEB"/>
    <w:rsid w:val="002A4C87"/>
    <w:rsid w:val="002A50F5"/>
    <w:rsid w:val="002A5F06"/>
    <w:rsid w:val="002A6286"/>
    <w:rsid w:val="002B28EA"/>
    <w:rsid w:val="002B374D"/>
    <w:rsid w:val="002B3E20"/>
    <w:rsid w:val="002B42DE"/>
    <w:rsid w:val="002B6A15"/>
    <w:rsid w:val="002B71A2"/>
    <w:rsid w:val="002C06F1"/>
    <w:rsid w:val="002C59A1"/>
    <w:rsid w:val="002C78DB"/>
    <w:rsid w:val="002D27C8"/>
    <w:rsid w:val="002E1D4A"/>
    <w:rsid w:val="002E205B"/>
    <w:rsid w:val="002E2CCD"/>
    <w:rsid w:val="002E6694"/>
    <w:rsid w:val="002E6D7A"/>
    <w:rsid w:val="002F684E"/>
    <w:rsid w:val="002F69EE"/>
    <w:rsid w:val="00300EDA"/>
    <w:rsid w:val="00301F83"/>
    <w:rsid w:val="00303E70"/>
    <w:rsid w:val="00304C81"/>
    <w:rsid w:val="0030515A"/>
    <w:rsid w:val="0030565C"/>
    <w:rsid w:val="00311632"/>
    <w:rsid w:val="00314E98"/>
    <w:rsid w:val="00316B56"/>
    <w:rsid w:val="00320A38"/>
    <w:rsid w:val="003235BE"/>
    <w:rsid w:val="00323ED8"/>
    <w:rsid w:val="00326C84"/>
    <w:rsid w:val="00327092"/>
    <w:rsid w:val="003277B7"/>
    <w:rsid w:val="00331658"/>
    <w:rsid w:val="0033189F"/>
    <w:rsid w:val="0033354A"/>
    <w:rsid w:val="00333A9E"/>
    <w:rsid w:val="00334073"/>
    <w:rsid w:val="00334478"/>
    <w:rsid w:val="00335358"/>
    <w:rsid w:val="00335FE8"/>
    <w:rsid w:val="00336451"/>
    <w:rsid w:val="003370FA"/>
    <w:rsid w:val="00337DC6"/>
    <w:rsid w:val="00341B07"/>
    <w:rsid w:val="00345E04"/>
    <w:rsid w:val="003506B9"/>
    <w:rsid w:val="0035117D"/>
    <w:rsid w:val="003555DA"/>
    <w:rsid w:val="00357DF8"/>
    <w:rsid w:val="00361051"/>
    <w:rsid w:val="00361432"/>
    <w:rsid w:val="003705C8"/>
    <w:rsid w:val="00371A9B"/>
    <w:rsid w:val="00374F30"/>
    <w:rsid w:val="00376D36"/>
    <w:rsid w:val="003770FE"/>
    <w:rsid w:val="00381564"/>
    <w:rsid w:val="00394051"/>
    <w:rsid w:val="00396F0C"/>
    <w:rsid w:val="00397F3C"/>
    <w:rsid w:val="003A1D32"/>
    <w:rsid w:val="003A2765"/>
    <w:rsid w:val="003A2D3E"/>
    <w:rsid w:val="003A2DEA"/>
    <w:rsid w:val="003A64E9"/>
    <w:rsid w:val="003A6D92"/>
    <w:rsid w:val="003B699B"/>
    <w:rsid w:val="003C065C"/>
    <w:rsid w:val="003C16B3"/>
    <w:rsid w:val="003D2408"/>
    <w:rsid w:val="003D30E8"/>
    <w:rsid w:val="003D70C1"/>
    <w:rsid w:val="003E06C3"/>
    <w:rsid w:val="003E19D4"/>
    <w:rsid w:val="003E23FD"/>
    <w:rsid w:val="003E4345"/>
    <w:rsid w:val="003E5DA7"/>
    <w:rsid w:val="003E7CB1"/>
    <w:rsid w:val="00403228"/>
    <w:rsid w:val="00403958"/>
    <w:rsid w:val="00407E3A"/>
    <w:rsid w:val="00410750"/>
    <w:rsid w:val="004111AA"/>
    <w:rsid w:val="004144E5"/>
    <w:rsid w:val="00414D18"/>
    <w:rsid w:val="00415775"/>
    <w:rsid w:val="00415D96"/>
    <w:rsid w:val="004171F8"/>
    <w:rsid w:val="00420CFB"/>
    <w:rsid w:val="0042418E"/>
    <w:rsid w:val="00426093"/>
    <w:rsid w:val="004269F5"/>
    <w:rsid w:val="004327FF"/>
    <w:rsid w:val="00436567"/>
    <w:rsid w:val="004368FB"/>
    <w:rsid w:val="00441531"/>
    <w:rsid w:val="004438B4"/>
    <w:rsid w:val="00445044"/>
    <w:rsid w:val="004519B5"/>
    <w:rsid w:val="0045377F"/>
    <w:rsid w:val="0045518F"/>
    <w:rsid w:val="004575F8"/>
    <w:rsid w:val="00460A14"/>
    <w:rsid w:val="00463EA2"/>
    <w:rsid w:val="00472639"/>
    <w:rsid w:val="00476B8B"/>
    <w:rsid w:val="00477470"/>
    <w:rsid w:val="004806BD"/>
    <w:rsid w:val="00483918"/>
    <w:rsid w:val="00483FB5"/>
    <w:rsid w:val="0048460F"/>
    <w:rsid w:val="00485790"/>
    <w:rsid w:val="004869E3"/>
    <w:rsid w:val="00491E26"/>
    <w:rsid w:val="004930FA"/>
    <w:rsid w:val="00493503"/>
    <w:rsid w:val="00494A39"/>
    <w:rsid w:val="004958F5"/>
    <w:rsid w:val="004A1B7D"/>
    <w:rsid w:val="004A3EDE"/>
    <w:rsid w:val="004A4FB6"/>
    <w:rsid w:val="004A6A94"/>
    <w:rsid w:val="004A7ED5"/>
    <w:rsid w:val="004B1D22"/>
    <w:rsid w:val="004B4946"/>
    <w:rsid w:val="004B4F15"/>
    <w:rsid w:val="004B540D"/>
    <w:rsid w:val="004C05ED"/>
    <w:rsid w:val="004C14B2"/>
    <w:rsid w:val="004C2652"/>
    <w:rsid w:val="004C422D"/>
    <w:rsid w:val="004C4447"/>
    <w:rsid w:val="004C77ED"/>
    <w:rsid w:val="004C7A79"/>
    <w:rsid w:val="004D1174"/>
    <w:rsid w:val="004D437E"/>
    <w:rsid w:val="004D4B1D"/>
    <w:rsid w:val="004D7022"/>
    <w:rsid w:val="004D79EF"/>
    <w:rsid w:val="004E1FE1"/>
    <w:rsid w:val="004E5359"/>
    <w:rsid w:val="004F4A65"/>
    <w:rsid w:val="004F74AC"/>
    <w:rsid w:val="0050063C"/>
    <w:rsid w:val="00500A82"/>
    <w:rsid w:val="005020A7"/>
    <w:rsid w:val="00503892"/>
    <w:rsid w:val="00505863"/>
    <w:rsid w:val="00511017"/>
    <w:rsid w:val="00511DD4"/>
    <w:rsid w:val="0051257D"/>
    <w:rsid w:val="00521D68"/>
    <w:rsid w:val="0052225B"/>
    <w:rsid w:val="00524607"/>
    <w:rsid w:val="0053144C"/>
    <w:rsid w:val="00531C51"/>
    <w:rsid w:val="00532132"/>
    <w:rsid w:val="005341EC"/>
    <w:rsid w:val="00534D25"/>
    <w:rsid w:val="005374DA"/>
    <w:rsid w:val="005401FC"/>
    <w:rsid w:val="005424BF"/>
    <w:rsid w:val="005432F4"/>
    <w:rsid w:val="00546E48"/>
    <w:rsid w:val="00547633"/>
    <w:rsid w:val="00550702"/>
    <w:rsid w:val="005510A9"/>
    <w:rsid w:val="0055252B"/>
    <w:rsid w:val="00552FC6"/>
    <w:rsid w:val="00553FB5"/>
    <w:rsid w:val="00554723"/>
    <w:rsid w:val="00563350"/>
    <w:rsid w:val="005655E2"/>
    <w:rsid w:val="00570E3E"/>
    <w:rsid w:val="00572956"/>
    <w:rsid w:val="00573A6B"/>
    <w:rsid w:val="00575D26"/>
    <w:rsid w:val="0057664E"/>
    <w:rsid w:val="005773F6"/>
    <w:rsid w:val="00580E6A"/>
    <w:rsid w:val="005821A7"/>
    <w:rsid w:val="00594DF8"/>
    <w:rsid w:val="00597E10"/>
    <w:rsid w:val="005A096C"/>
    <w:rsid w:val="005A0B62"/>
    <w:rsid w:val="005A127E"/>
    <w:rsid w:val="005A1654"/>
    <w:rsid w:val="005A363A"/>
    <w:rsid w:val="005A5C89"/>
    <w:rsid w:val="005A7D9E"/>
    <w:rsid w:val="005B007D"/>
    <w:rsid w:val="005B0E4A"/>
    <w:rsid w:val="005B2E0D"/>
    <w:rsid w:val="005B33E8"/>
    <w:rsid w:val="005B3E19"/>
    <w:rsid w:val="005B6C74"/>
    <w:rsid w:val="005B6CE8"/>
    <w:rsid w:val="005B6FC4"/>
    <w:rsid w:val="005B7211"/>
    <w:rsid w:val="005B7521"/>
    <w:rsid w:val="005C1108"/>
    <w:rsid w:val="005C1156"/>
    <w:rsid w:val="005C1485"/>
    <w:rsid w:val="005C435D"/>
    <w:rsid w:val="005D1219"/>
    <w:rsid w:val="005D1582"/>
    <w:rsid w:val="005D5B31"/>
    <w:rsid w:val="005D60D2"/>
    <w:rsid w:val="005D66C8"/>
    <w:rsid w:val="005D698A"/>
    <w:rsid w:val="005E042F"/>
    <w:rsid w:val="005E12D3"/>
    <w:rsid w:val="005E138A"/>
    <w:rsid w:val="005E3C5B"/>
    <w:rsid w:val="005E434A"/>
    <w:rsid w:val="005E5B32"/>
    <w:rsid w:val="005E6796"/>
    <w:rsid w:val="005F10F0"/>
    <w:rsid w:val="005F3BEE"/>
    <w:rsid w:val="005F5AF5"/>
    <w:rsid w:val="00600D8F"/>
    <w:rsid w:val="0060326F"/>
    <w:rsid w:val="0060343A"/>
    <w:rsid w:val="006068FE"/>
    <w:rsid w:val="006100E4"/>
    <w:rsid w:val="0061036C"/>
    <w:rsid w:val="00610463"/>
    <w:rsid w:val="00614ADE"/>
    <w:rsid w:val="0061547C"/>
    <w:rsid w:val="00624674"/>
    <w:rsid w:val="006250BB"/>
    <w:rsid w:val="00626199"/>
    <w:rsid w:val="00630665"/>
    <w:rsid w:val="00632BA3"/>
    <w:rsid w:val="00632DF1"/>
    <w:rsid w:val="006412C7"/>
    <w:rsid w:val="006419B6"/>
    <w:rsid w:val="00641ABB"/>
    <w:rsid w:val="0064585A"/>
    <w:rsid w:val="006464F7"/>
    <w:rsid w:val="0064704F"/>
    <w:rsid w:val="0064773E"/>
    <w:rsid w:val="006501E9"/>
    <w:rsid w:val="00650A01"/>
    <w:rsid w:val="00654A67"/>
    <w:rsid w:val="0065548F"/>
    <w:rsid w:val="006564F3"/>
    <w:rsid w:val="00661D7D"/>
    <w:rsid w:val="006629D2"/>
    <w:rsid w:val="006638FD"/>
    <w:rsid w:val="00665A76"/>
    <w:rsid w:val="00665F6B"/>
    <w:rsid w:val="00666BFC"/>
    <w:rsid w:val="00672EAE"/>
    <w:rsid w:val="0067330B"/>
    <w:rsid w:val="006825E8"/>
    <w:rsid w:val="00685836"/>
    <w:rsid w:val="0068670A"/>
    <w:rsid w:val="00686F52"/>
    <w:rsid w:val="0069118A"/>
    <w:rsid w:val="00691E0A"/>
    <w:rsid w:val="00693309"/>
    <w:rsid w:val="00693A58"/>
    <w:rsid w:val="00697ECE"/>
    <w:rsid w:val="006A0EE0"/>
    <w:rsid w:val="006A42B0"/>
    <w:rsid w:val="006A4C07"/>
    <w:rsid w:val="006A61D6"/>
    <w:rsid w:val="006B6898"/>
    <w:rsid w:val="006C1F9F"/>
    <w:rsid w:val="006C31BF"/>
    <w:rsid w:val="006C3CB9"/>
    <w:rsid w:val="006C5113"/>
    <w:rsid w:val="006C51EE"/>
    <w:rsid w:val="006C6B19"/>
    <w:rsid w:val="006D003B"/>
    <w:rsid w:val="006D117A"/>
    <w:rsid w:val="006D2F14"/>
    <w:rsid w:val="006D4242"/>
    <w:rsid w:val="006D4716"/>
    <w:rsid w:val="006D485C"/>
    <w:rsid w:val="006D4B74"/>
    <w:rsid w:val="006D7613"/>
    <w:rsid w:val="006E3F58"/>
    <w:rsid w:val="006E7AC3"/>
    <w:rsid w:val="006F4121"/>
    <w:rsid w:val="006F5DFA"/>
    <w:rsid w:val="00701B92"/>
    <w:rsid w:val="007038E8"/>
    <w:rsid w:val="00703D5D"/>
    <w:rsid w:val="00706C50"/>
    <w:rsid w:val="00711522"/>
    <w:rsid w:val="007118A7"/>
    <w:rsid w:val="00712072"/>
    <w:rsid w:val="0071263F"/>
    <w:rsid w:val="00712BCC"/>
    <w:rsid w:val="00713BE1"/>
    <w:rsid w:val="007140AD"/>
    <w:rsid w:val="00716AE3"/>
    <w:rsid w:val="007170A7"/>
    <w:rsid w:val="00726AC8"/>
    <w:rsid w:val="00727B63"/>
    <w:rsid w:val="00733454"/>
    <w:rsid w:val="0073464C"/>
    <w:rsid w:val="007361EB"/>
    <w:rsid w:val="007405B9"/>
    <w:rsid w:val="00752CD9"/>
    <w:rsid w:val="00752E11"/>
    <w:rsid w:val="00752ECE"/>
    <w:rsid w:val="0075451D"/>
    <w:rsid w:val="00755608"/>
    <w:rsid w:val="00757B95"/>
    <w:rsid w:val="00757F4C"/>
    <w:rsid w:val="007608F8"/>
    <w:rsid w:val="00762D87"/>
    <w:rsid w:val="00763F6F"/>
    <w:rsid w:val="00765EAF"/>
    <w:rsid w:val="00767C3D"/>
    <w:rsid w:val="0077112C"/>
    <w:rsid w:val="00773C9E"/>
    <w:rsid w:val="007747CA"/>
    <w:rsid w:val="007750AE"/>
    <w:rsid w:val="00784861"/>
    <w:rsid w:val="00785343"/>
    <w:rsid w:val="00790EBE"/>
    <w:rsid w:val="00790F4C"/>
    <w:rsid w:val="007945CA"/>
    <w:rsid w:val="007957EC"/>
    <w:rsid w:val="007A1D93"/>
    <w:rsid w:val="007A2DFC"/>
    <w:rsid w:val="007A4510"/>
    <w:rsid w:val="007A7BC0"/>
    <w:rsid w:val="007B0E7D"/>
    <w:rsid w:val="007B69F9"/>
    <w:rsid w:val="007B788B"/>
    <w:rsid w:val="007C0362"/>
    <w:rsid w:val="007C1288"/>
    <w:rsid w:val="007C3F9A"/>
    <w:rsid w:val="007C7502"/>
    <w:rsid w:val="007D0170"/>
    <w:rsid w:val="007D34E5"/>
    <w:rsid w:val="007D4484"/>
    <w:rsid w:val="007D7540"/>
    <w:rsid w:val="007E7B34"/>
    <w:rsid w:val="007E7C1E"/>
    <w:rsid w:val="007F06CC"/>
    <w:rsid w:val="007F22A2"/>
    <w:rsid w:val="007F2EA1"/>
    <w:rsid w:val="007F3603"/>
    <w:rsid w:val="007F56B4"/>
    <w:rsid w:val="00800A35"/>
    <w:rsid w:val="00800B03"/>
    <w:rsid w:val="0080467E"/>
    <w:rsid w:val="008056E4"/>
    <w:rsid w:val="00807C34"/>
    <w:rsid w:val="00811871"/>
    <w:rsid w:val="00817F70"/>
    <w:rsid w:val="00820746"/>
    <w:rsid w:val="00821EE4"/>
    <w:rsid w:val="00821EEE"/>
    <w:rsid w:val="00822AFC"/>
    <w:rsid w:val="00824068"/>
    <w:rsid w:val="008242F1"/>
    <w:rsid w:val="008247AC"/>
    <w:rsid w:val="0082586E"/>
    <w:rsid w:val="0082637B"/>
    <w:rsid w:val="00827107"/>
    <w:rsid w:val="008272C6"/>
    <w:rsid w:val="00830043"/>
    <w:rsid w:val="0083095B"/>
    <w:rsid w:val="008342C5"/>
    <w:rsid w:val="00834E0C"/>
    <w:rsid w:val="00836CE5"/>
    <w:rsid w:val="00843F9B"/>
    <w:rsid w:val="0084597F"/>
    <w:rsid w:val="00853CDB"/>
    <w:rsid w:val="008564EF"/>
    <w:rsid w:val="00857DB7"/>
    <w:rsid w:val="008602EE"/>
    <w:rsid w:val="0086200A"/>
    <w:rsid w:val="00865A02"/>
    <w:rsid w:val="00865BC6"/>
    <w:rsid w:val="00866944"/>
    <w:rsid w:val="008674B7"/>
    <w:rsid w:val="00867E69"/>
    <w:rsid w:val="008709B8"/>
    <w:rsid w:val="00871666"/>
    <w:rsid w:val="00873A48"/>
    <w:rsid w:val="00873EEF"/>
    <w:rsid w:val="00880681"/>
    <w:rsid w:val="00882725"/>
    <w:rsid w:val="00883953"/>
    <w:rsid w:val="00883E57"/>
    <w:rsid w:val="00892165"/>
    <w:rsid w:val="008929E9"/>
    <w:rsid w:val="00894ABD"/>
    <w:rsid w:val="008957FA"/>
    <w:rsid w:val="008A38A0"/>
    <w:rsid w:val="008A49BF"/>
    <w:rsid w:val="008A70BD"/>
    <w:rsid w:val="008A7EAC"/>
    <w:rsid w:val="008B3D0C"/>
    <w:rsid w:val="008B57EC"/>
    <w:rsid w:val="008B5CA0"/>
    <w:rsid w:val="008C0B20"/>
    <w:rsid w:val="008C13CB"/>
    <w:rsid w:val="008C1D39"/>
    <w:rsid w:val="008C3383"/>
    <w:rsid w:val="008C598B"/>
    <w:rsid w:val="008D19C2"/>
    <w:rsid w:val="008D1ADA"/>
    <w:rsid w:val="008D1D4E"/>
    <w:rsid w:val="008D4477"/>
    <w:rsid w:val="008D5C26"/>
    <w:rsid w:val="008E0306"/>
    <w:rsid w:val="008E0FE6"/>
    <w:rsid w:val="008E2F78"/>
    <w:rsid w:val="008E40E4"/>
    <w:rsid w:val="008F2378"/>
    <w:rsid w:val="008F2483"/>
    <w:rsid w:val="008F2D26"/>
    <w:rsid w:val="008F6340"/>
    <w:rsid w:val="008F641A"/>
    <w:rsid w:val="00900245"/>
    <w:rsid w:val="009013F7"/>
    <w:rsid w:val="009109EE"/>
    <w:rsid w:val="00911BA9"/>
    <w:rsid w:val="0091292B"/>
    <w:rsid w:val="0091346A"/>
    <w:rsid w:val="00914851"/>
    <w:rsid w:val="00914DE0"/>
    <w:rsid w:val="00916858"/>
    <w:rsid w:val="00916CA2"/>
    <w:rsid w:val="00917A8A"/>
    <w:rsid w:val="0092394B"/>
    <w:rsid w:val="009244B9"/>
    <w:rsid w:val="009244BC"/>
    <w:rsid w:val="00925032"/>
    <w:rsid w:val="00925045"/>
    <w:rsid w:val="00930749"/>
    <w:rsid w:val="00930AF0"/>
    <w:rsid w:val="009319F4"/>
    <w:rsid w:val="009368D4"/>
    <w:rsid w:val="009375D5"/>
    <w:rsid w:val="00937D78"/>
    <w:rsid w:val="00941850"/>
    <w:rsid w:val="00947886"/>
    <w:rsid w:val="00951515"/>
    <w:rsid w:val="00951E0D"/>
    <w:rsid w:val="009521DC"/>
    <w:rsid w:val="009526F3"/>
    <w:rsid w:val="00952F5B"/>
    <w:rsid w:val="00976B2A"/>
    <w:rsid w:val="0098039F"/>
    <w:rsid w:val="00981923"/>
    <w:rsid w:val="009838F9"/>
    <w:rsid w:val="00990B0B"/>
    <w:rsid w:val="00993C67"/>
    <w:rsid w:val="0099644E"/>
    <w:rsid w:val="0099770E"/>
    <w:rsid w:val="009A0897"/>
    <w:rsid w:val="009A2253"/>
    <w:rsid w:val="009A3B62"/>
    <w:rsid w:val="009A4639"/>
    <w:rsid w:val="009A5A61"/>
    <w:rsid w:val="009A5D9E"/>
    <w:rsid w:val="009A7154"/>
    <w:rsid w:val="009A7DF3"/>
    <w:rsid w:val="009B4DD4"/>
    <w:rsid w:val="009B6BEF"/>
    <w:rsid w:val="009B763C"/>
    <w:rsid w:val="009B7723"/>
    <w:rsid w:val="009C0445"/>
    <w:rsid w:val="009C2415"/>
    <w:rsid w:val="009C285D"/>
    <w:rsid w:val="009C345B"/>
    <w:rsid w:val="009C7E2E"/>
    <w:rsid w:val="009D0648"/>
    <w:rsid w:val="009D0E6D"/>
    <w:rsid w:val="009D3D38"/>
    <w:rsid w:val="009D5152"/>
    <w:rsid w:val="009D7042"/>
    <w:rsid w:val="009D7B24"/>
    <w:rsid w:val="009E2861"/>
    <w:rsid w:val="009E409C"/>
    <w:rsid w:val="009E4B27"/>
    <w:rsid w:val="009E787E"/>
    <w:rsid w:val="009F029F"/>
    <w:rsid w:val="009F100F"/>
    <w:rsid w:val="009F1805"/>
    <w:rsid w:val="009F5D11"/>
    <w:rsid w:val="009F5F26"/>
    <w:rsid w:val="009F62C5"/>
    <w:rsid w:val="00A00828"/>
    <w:rsid w:val="00A00A48"/>
    <w:rsid w:val="00A011CA"/>
    <w:rsid w:val="00A04888"/>
    <w:rsid w:val="00A06A83"/>
    <w:rsid w:val="00A13339"/>
    <w:rsid w:val="00A16D5B"/>
    <w:rsid w:val="00A17B57"/>
    <w:rsid w:val="00A17DAE"/>
    <w:rsid w:val="00A22936"/>
    <w:rsid w:val="00A230B4"/>
    <w:rsid w:val="00A230E9"/>
    <w:rsid w:val="00A276F8"/>
    <w:rsid w:val="00A2791F"/>
    <w:rsid w:val="00A27FD5"/>
    <w:rsid w:val="00A30136"/>
    <w:rsid w:val="00A3397B"/>
    <w:rsid w:val="00A34295"/>
    <w:rsid w:val="00A35055"/>
    <w:rsid w:val="00A361F1"/>
    <w:rsid w:val="00A40878"/>
    <w:rsid w:val="00A409E8"/>
    <w:rsid w:val="00A40A84"/>
    <w:rsid w:val="00A4192C"/>
    <w:rsid w:val="00A455AF"/>
    <w:rsid w:val="00A5102B"/>
    <w:rsid w:val="00A511EE"/>
    <w:rsid w:val="00A5245F"/>
    <w:rsid w:val="00A53619"/>
    <w:rsid w:val="00A53814"/>
    <w:rsid w:val="00A54ECD"/>
    <w:rsid w:val="00A55782"/>
    <w:rsid w:val="00A56AF9"/>
    <w:rsid w:val="00A57B79"/>
    <w:rsid w:val="00A613C6"/>
    <w:rsid w:val="00A62D70"/>
    <w:rsid w:val="00A6399E"/>
    <w:rsid w:val="00A65D68"/>
    <w:rsid w:val="00A67ACA"/>
    <w:rsid w:val="00A723FF"/>
    <w:rsid w:val="00A729D2"/>
    <w:rsid w:val="00A72C1E"/>
    <w:rsid w:val="00A8380C"/>
    <w:rsid w:val="00A83AB4"/>
    <w:rsid w:val="00A86687"/>
    <w:rsid w:val="00A87AD8"/>
    <w:rsid w:val="00A907CB"/>
    <w:rsid w:val="00A939C6"/>
    <w:rsid w:val="00A93C61"/>
    <w:rsid w:val="00A977E4"/>
    <w:rsid w:val="00AA1D7D"/>
    <w:rsid w:val="00AA1DCA"/>
    <w:rsid w:val="00AA1F79"/>
    <w:rsid w:val="00AA245B"/>
    <w:rsid w:val="00AA4F68"/>
    <w:rsid w:val="00AA57C7"/>
    <w:rsid w:val="00AB127A"/>
    <w:rsid w:val="00AB1A27"/>
    <w:rsid w:val="00AB50EF"/>
    <w:rsid w:val="00AB6BC2"/>
    <w:rsid w:val="00AC2DAE"/>
    <w:rsid w:val="00AD0D7E"/>
    <w:rsid w:val="00AD4ADD"/>
    <w:rsid w:val="00AD5746"/>
    <w:rsid w:val="00AD5C74"/>
    <w:rsid w:val="00AD6FA1"/>
    <w:rsid w:val="00AE1074"/>
    <w:rsid w:val="00AF17BE"/>
    <w:rsid w:val="00AF4CD2"/>
    <w:rsid w:val="00AF7CD3"/>
    <w:rsid w:val="00B007FD"/>
    <w:rsid w:val="00B00CBC"/>
    <w:rsid w:val="00B02292"/>
    <w:rsid w:val="00B03BE6"/>
    <w:rsid w:val="00B06276"/>
    <w:rsid w:val="00B07B41"/>
    <w:rsid w:val="00B2190E"/>
    <w:rsid w:val="00B21BE6"/>
    <w:rsid w:val="00B30ABB"/>
    <w:rsid w:val="00B33228"/>
    <w:rsid w:val="00B3782F"/>
    <w:rsid w:val="00B409EA"/>
    <w:rsid w:val="00B41066"/>
    <w:rsid w:val="00B42085"/>
    <w:rsid w:val="00B42834"/>
    <w:rsid w:val="00B434A8"/>
    <w:rsid w:val="00B437A7"/>
    <w:rsid w:val="00B43A96"/>
    <w:rsid w:val="00B44D98"/>
    <w:rsid w:val="00B463F9"/>
    <w:rsid w:val="00B469EB"/>
    <w:rsid w:val="00B526A8"/>
    <w:rsid w:val="00B55F0E"/>
    <w:rsid w:val="00B57A89"/>
    <w:rsid w:val="00B61F76"/>
    <w:rsid w:val="00B6584F"/>
    <w:rsid w:val="00B6669E"/>
    <w:rsid w:val="00B67126"/>
    <w:rsid w:val="00B74167"/>
    <w:rsid w:val="00B7465F"/>
    <w:rsid w:val="00B76132"/>
    <w:rsid w:val="00B77013"/>
    <w:rsid w:val="00B77025"/>
    <w:rsid w:val="00B84349"/>
    <w:rsid w:val="00B84E9C"/>
    <w:rsid w:val="00B85389"/>
    <w:rsid w:val="00B90000"/>
    <w:rsid w:val="00B955C9"/>
    <w:rsid w:val="00B95949"/>
    <w:rsid w:val="00B959FA"/>
    <w:rsid w:val="00B964D1"/>
    <w:rsid w:val="00B967EE"/>
    <w:rsid w:val="00BA3A76"/>
    <w:rsid w:val="00BA40D6"/>
    <w:rsid w:val="00BB550A"/>
    <w:rsid w:val="00BB5F4F"/>
    <w:rsid w:val="00BB61C5"/>
    <w:rsid w:val="00BC107C"/>
    <w:rsid w:val="00BC243D"/>
    <w:rsid w:val="00BC28F9"/>
    <w:rsid w:val="00BC617F"/>
    <w:rsid w:val="00BD0C06"/>
    <w:rsid w:val="00BD6742"/>
    <w:rsid w:val="00BD6F3F"/>
    <w:rsid w:val="00BE24DC"/>
    <w:rsid w:val="00BE5498"/>
    <w:rsid w:val="00BE6DAD"/>
    <w:rsid w:val="00BE7CE0"/>
    <w:rsid w:val="00BF0BBB"/>
    <w:rsid w:val="00BF4C58"/>
    <w:rsid w:val="00BF60B6"/>
    <w:rsid w:val="00BF75BC"/>
    <w:rsid w:val="00C01C81"/>
    <w:rsid w:val="00C03CFD"/>
    <w:rsid w:val="00C17DCC"/>
    <w:rsid w:val="00C23AC9"/>
    <w:rsid w:val="00C23C0D"/>
    <w:rsid w:val="00C31D95"/>
    <w:rsid w:val="00C360DC"/>
    <w:rsid w:val="00C4381A"/>
    <w:rsid w:val="00C45B9D"/>
    <w:rsid w:val="00C6636A"/>
    <w:rsid w:val="00C673B4"/>
    <w:rsid w:val="00C70F40"/>
    <w:rsid w:val="00C7287B"/>
    <w:rsid w:val="00C73F9C"/>
    <w:rsid w:val="00C75B6E"/>
    <w:rsid w:val="00C77262"/>
    <w:rsid w:val="00C80FDF"/>
    <w:rsid w:val="00C81770"/>
    <w:rsid w:val="00C823B8"/>
    <w:rsid w:val="00C83E3C"/>
    <w:rsid w:val="00C83EB9"/>
    <w:rsid w:val="00C84813"/>
    <w:rsid w:val="00C849F8"/>
    <w:rsid w:val="00C84E9B"/>
    <w:rsid w:val="00C854B0"/>
    <w:rsid w:val="00C87C00"/>
    <w:rsid w:val="00C915C8"/>
    <w:rsid w:val="00C93828"/>
    <w:rsid w:val="00C93B22"/>
    <w:rsid w:val="00C96DAE"/>
    <w:rsid w:val="00C9720A"/>
    <w:rsid w:val="00CA0FA5"/>
    <w:rsid w:val="00CA23E6"/>
    <w:rsid w:val="00CA284C"/>
    <w:rsid w:val="00CA3272"/>
    <w:rsid w:val="00CA6329"/>
    <w:rsid w:val="00CB0577"/>
    <w:rsid w:val="00CB0668"/>
    <w:rsid w:val="00CB096F"/>
    <w:rsid w:val="00CB0DF2"/>
    <w:rsid w:val="00CB187C"/>
    <w:rsid w:val="00CB3993"/>
    <w:rsid w:val="00CB725A"/>
    <w:rsid w:val="00CB7464"/>
    <w:rsid w:val="00CC0DC0"/>
    <w:rsid w:val="00CC262B"/>
    <w:rsid w:val="00CD16AB"/>
    <w:rsid w:val="00CE176D"/>
    <w:rsid w:val="00CE1D83"/>
    <w:rsid w:val="00CE309D"/>
    <w:rsid w:val="00CE38F3"/>
    <w:rsid w:val="00CE41E1"/>
    <w:rsid w:val="00CE4BF3"/>
    <w:rsid w:val="00CE569C"/>
    <w:rsid w:val="00CE732C"/>
    <w:rsid w:val="00CE7B23"/>
    <w:rsid w:val="00CF05FA"/>
    <w:rsid w:val="00CF3689"/>
    <w:rsid w:val="00CF656F"/>
    <w:rsid w:val="00D0324E"/>
    <w:rsid w:val="00D03DD2"/>
    <w:rsid w:val="00D05642"/>
    <w:rsid w:val="00D05BC6"/>
    <w:rsid w:val="00D1027A"/>
    <w:rsid w:val="00D152B9"/>
    <w:rsid w:val="00D15540"/>
    <w:rsid w:val="00D15619"/>
    <w:rsid w:val="00D15DCF"/>
    <w:rsid w:val="00D15FA0"/>
    <w:rsid w:val="00D165F4"/>
    <w:rsid w:val="00D16F5E"/>
    <w:rsid w:val="00D207C1"/>
    <w:rsid w:val="00D20CAF"/>
    <w:rsid w:val="00D21253"/>
    <w:rsid w:val="00D24435"/>
    <w:rsid w:val="00D30055"/>
    <w:rsid w:val="00D32921"/>
    <w:rsid w:val="00D34942"/>
    <w:rsid w:val="00D50154"/>
    <w:rsid w:val="00D54208"/>
    <w:rsid w:val="00D55E0E"/>
    <w:rsid w:val="00D60BC5"/>
    <w:rsid w:val="00D647DE"/>
    <w:rsid w:val="00D65D65"/>
    <w:rsid w:val="00D67120"/>
    <w:rsid w:val="00D7066F"/>
    <w:rsid w:val="00D70B31"/>
    <w:rsid w:val="00D73DF7"/>
    <w:rsid w:val="00D74B90"/>
    <w:rsid w:val="00D74C49"/>
    <w:rsid w:val="00D77538"/>
    <w:rsid w:val="00D803F9"/>
    <w:rsid w:val="00D82C85"/>
    <w:rsid w:val="00D82CF6"/>
    <w:rsid w:val="00D8426B"/>
    <w:rsid w:val="00D86751"/>
    <w:rsid w:val="00D87660"/>
    <w:rsid w:val="00D90EA8"/>
    <w:rsid w:val="00D930B9"/>
    <w:rsid w:val="00D95CAE"/>
    <w:rsid w:val="00DA1351"/>
    <w:rsid w:val="00DA427C"/>
    <w:rsid w:val="00DA59D1"/>
    <w:rsid w:val="00DA5D73"/>
    <w:rsid w:val="00DA5F62"/>
    <w:rsid w:val="00DA72A0"/>
    <w:rsid w:val="00DA7C4A"/>
    <w:rsid w:val="00DB0B74"/>
    <w:rsid w:val="00DB4D7F"/>
    <w:rsid w:val="00DC0694"/>
    <w:rsid w:val="00DC3288"/>
    <w:rsid w:val="00DC4B00"/>
    <w:rsid w:val="00DD234F"/>
    <w:rsid w:val="00DF0028"/>
    <w:rsid w:val="00DF18AC"/>
    <w:rsid w:val="00DF4EF9"/>
    <w:rsid w:val="00DF60BB"/>
    <w:rsid w:val="00DF7B9E"/>
    <w:rsid w:val="00E017FA"/>
    <w:rsid w:val="00E02650"/>
    <w:rsid w:val="00E042C2"/>
    <w:rsid w:val="00E05BED"/>
    <w:rsid w:val="00E129EA"/>
    <w:rsid w:val="00E12CC1"/>
    <w:rsid w:val="00E1339A"/>
    <w:rsid w:val="00E15041"/>
    <w:rsid w:val="00E155D0"/>
    <w:rsid w:val="00E15989"/>
    <w:rsid w:val="00E17AD2"/>
    <w:rsid w:val="00E20108"/>
    <w:rsid w:val="00E20759"/>
    <w:rsid w:val="00E239DD"/>
    <w:rsid w:val="00E26A5B"/>
    <w:rsid w:val="00E26AF5"/>
    <w:rsid w:val="00E3124F"/>
    <w:rsid w:val="00E3131D"/>
    <w:rsid w:val="00E321EC"/>
    <w:rsid w:val="00E3354A"/>
    <w:rsid w:val="00E342F5"/>
    <w:rsid w:val="00E34FDD"/>
    <w:rsid w:val="00E366D9"/>
    <w:rsid w:val="00E45512"/>
    <w:rsid w:val="00E46CA8"/>
    <w:rsid w:val="00E472A2"/>
    <w:rsid w:val="00E47549"/>
    <w:rsid w:val="00E50CC3"/>
    <w:rsid w:val="00E519F8"/>
    <w:rsid w:val="00E55B8C"/>
    <w:rsid w:val="00E57097"/>
    <w:rsid w:val="00E57D14"/>
    <w:rsid w:val="00E6187D"/>
    <w:rsid w:val="00E65B77"/>
    <w:rsid w:val="00E65D40"/>
    <w:rsid w:val="00E67D59"/>
    <w:rsid w:val="00E709DF"/>
    <w:rsid w:val="00E71377"/>
    <w:rsid w:val="00E71A29"/>
    <w:rsid w:val="00E726C9"/>
    <w:rsid w:val="00E73108"/>
    <w:rsid w:val="00E73566"/>
    <w:rsid w:val="00E75952"/>
    <w:rsid w:val="00E75DA0"/>
    <w:rsid w:val="00E77062"/>
    <w:rsid w:val="00E77633"/>
    <w:rsid w:val="00E7790C"/>
    <w:rsid w:val="00E805FD"/>
    <w:rsid w:val="00E825F6"/>
    <w:rsid w:val="00E8426D"/>
    <w:rsid w:val="00E845C3"/>
    <w:rsid w:val="00E8504F"/>
    <w:rsid w:val="00E86859"/>
    <w:rsid w:val="00E86BDA"/>
    <w:rsid w:val="00E87493"/>
    <w:rsid w:val="00E9031F"/>
    <w:rsid w:val="00E92913"/>
    <w:rsid w:val="00E94102"/>
    <w:rsid w:val="00EA489F"/>
    <w:rsid w:val="00EA5AAD"/>
    <w:rsid w:val="00EA7693"/>
    <w:rsid w:val="00EB1CCA"/>
    <w:rsid w:val="00EB2783"/>
    <w:rsid w:val="00EB3325"/>
    <w:rsid w:val="00EB5D69"/>
    <w:rsid w:val="00EB670E"/>
    <w:rsid w:val="00EB7B07"/>
    <w:rsid w:val="00ED0F00"/>
    <w:rsid w:val="00ED52A5"/>
    <w:rsid w:val="00ED55DD"/>
    <w:rsid w:val="00ED760F"/>
    <w:rsid w:val="00EE0A83"/>
    <w:rsid w:val="00EE2FDD"/>
    <w:rsid w:val="00EE3220"/>
    <w:rsid w:val="00EE62E0"/>
    <w:rsid w:val="00EE6325"/>
    <w:rsid w:val="00EF15EC"/>
    <w:rsid w:val="00EF2EF7"/>
    <w:rsid w:val="00EF4AE6"/>
    <w:rsid w:val="00F03FAC"/>
    <w:rsid w:val="00F042D8"/>
    <w:rsid w:val="00F078CD"/>
    <w:rsid w:val="00F10F94"/>
    <w:rsid w:val="00F12392"/>
    <w:rsid w:val="00F12C86"/>
    <w:rsid w:val="00F22065"/>
    <w:rsid w:val="00F225BD"/>
    <w:rsid w:val="00F232A1"/>
    <w:rsid w:val="00F234B3"/>
    <w:rsid w:val="00F30049"/>
    <w:rsid w:val="00F3095A"/>
    <w:rsid w:val="00F3181E"/>
    <w:rsid w:val="00F3343E"/>
    <w:rsid w:val="00F3571C"/>
    <w:rsid w:val="00F3597B"/>
    <w:rsid w:val="00F413C1"/>
    <w:rsid w:val="00F414AB"/>
    <w:rsid w:val="00F417BD"/>
    <w:rsid w:val="00F41F26"/>
    <w:rsid w:val="00F42E3F"/>
    <w:rsid w:val="00F459F3"/>
    <w:rsid w:val="00F50C3D"/>
    <w:rsid w:val="00F51F7D"/>
    <w:rsid w:val="00F53ED2"/>
    <w:rsid w:val="00F5494D"/>
    <w:rsid w:val="00F56D64"/>
    <w:rsid w:val="00F61B03"/>
    <w:rsid w:val="00F61CB3"/>
    <w:rsid w:val="00F63B01"/>
    <w:rsid w:val="00F63F37"/>
    <w:rsid w:val="00F650FF"/>
    <w:rsid w:val="00F66CA3"/>
    <w:rsid w:val="00F70133"/>
    <w:rsid w:val="00F77942"/>
    <w:rsid w:val="00F80553"/>
    <w:rsid w:val="00F80568"/>
    <w:rsid w:val="00F80597"/>
    <w:rsid w:val="00F81AD1"/>
    <w:rsid w:val="00F81EE3"/>
    <w:rsid w:val="00F83CBD"/>
    <w:rsid w:val="00F859DB"/>
    <w:rsid w:val="00F869A4"/>
    <w:rsid w:val="00F92BBD"/>
    <w:rsid w:val="00F92F2F"/>
    <w:rsid w:val="00F97BCC"/>
    <w:rsid w:val="00FA1522"/>
    <w:rsid w:val="00FA28CA"/>
    <w:rsid w:val="00FA6ED7"/>
    <w:rsid w:val="00FB0251"/>
    <w:rsid w:val="00FB2B09"/>
    <w:rsid w:val="00FB46B0"/>
    <w:rsid w:val="00FB6163"/>
    <w:rsid w:val="00FB6AE7"/>
    <w:rsid w:val="00FC0F36"/>
    <w:rsid w:val="00FC0F55"/>
    <w:rsid w:val="00FC11D0"/>
    <w:rsid w:val="00FC1B1A"/>
    <w:rsid w:val="00FC44AB"/>
    <w:rsid w:val="00FC55E8"/>
    <w:rsid w:val="00FC6D52"/>
    <w:rsid w:val="00FD0349"/>
    <w:rsid w:val="00FD1FAD"/>
    <w:rsid w:val="00FD22EC"/>
    <w:rsid w:val="00FD51FD"/>
    <w:rsid w:val="00FD549A"/>
    <w:rsid w:val="00FD757B"/>
    <w:rsid w:val="00FE130E"/>
    <w:rsid w:val="00FE5A43"/>
    <w:rsid w:val="00FE5F89"/>
    <w:rsid w:val="00FF41C9"/>
    <w:rsid w:val="00FF7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6C239DF2"/>
  <w15:chartTrackingRefBased/>
  <w15:docId w15:val="{D85F1BBC-C042-4BE9-BA6D-8C75A3B60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518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바탕" w:hAnsi="Arial"/>
      <w:lang w:eastAsia="en-US"/>
    </w:rPr>
  </w:style>
  <w:style w:type="paragraph" w:styleId="FootnoteText">
    <w:name w:val="footnote text"/>
    <w:basedOn w:val="Normal"/>
    <w:link w:val="FootnoteTextChar"/>
    <w:rsid w:val="00E3354A"/>
    <w:pPr>
      <w:keepNext/>
      <w:tabs>
        <w:tab w:val="left" w:pos="1296"/>
        <w:tab w:val="left" w:pos="2592"/>
        <w:tab w:val="left" w:pos="3888"/>
        <w:tab w:val="left" w:pos="5184"/>
        <w:tab w:val="left" w:pos="6480"/>
        <w:tab w:val="left" w:pos="7776"/>
        <w:tab w:val="left" w:pos="9072"/>
        <w:tab w:val="left" w:pos="10368"/>
        <w:tab w:val="left" w:pos="11664"/>
      </w:tabs>
      <w:overflowPunct/>
      <w:autoSpaceDE/>
      <w:autoSpaceDN/>
      <w:adjustRightInd/>
      <w:spacing w:after="0"/>
      <w:textAlignment w:val="auto"/>
    </w:pPr>
    <w:rPr>
      <w:rFonts w:ascii="Arial" w:eastAsia="바탕" w:hAnsi="Arial"/>
      <w:color w:val="auto"/>
      <w:lang w:val="nb-NO" w:eastAsia="en-US"/>
    </w:rPr>
  </w:style>
  <w:style w:type="character" w:customStyle="1" w:styleId="FootnoteTextChar">
    <w:name w:val="Footnote Text Char"/>
    <w:link w:val="FootnoteText"/>
    <w:rsid w:val="00E3354A"/>
    <w:rPr>
      <w:rFonts w:ascii="Arial" w:eastAsia="바탕" w:hAnsi="Arial"/>
      <w:lang w:val="nb-NO" w:eastAsia="en-US"/>
    </w:rPr>
  </w:style>
  <w:style w:type="character" w:customStyle="1" w:styleId="THChar">
    <w:name w:val="TH Char"/>
    <w:link w:val="TH"/>
    <w:locked/>
    <w:rsid w:val="00E3354A"/>
    <w:rPr>
      <w:rFonts w:ascii="Arial" w:hAnsi="Arial"/>
      <w:b/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7F2EA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F2EA1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Hyperlink">
    <w:name w:val="Hyperlink"/>
    <w:rsid w:val="007F2EA1"/>
    <w:rPr>
      <w:color w:val="0000FF"/>
      <w:u w:val="single"/>
    </w:rPr>
  </w:style>
  <w:style w:type="character" w:customStyle="1" w:styleId="B1Char">
    <w:name w:val="B1 Char"/>
    <w:link w:val="B1"/>
    <w:locked/>
    <w:rsid w:val="0080467E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DC0694"/>
    <w:rPr>
      <w:color w:val="605E5C"/>
      <w:shd w:val="clear" w:color="auto" w:fill="E1DFDD"/>
    </w:rPr>
  </w:style>
  <w:style w:type="character" w:customStyle="1" w:styleId="TALChar">
    <w:name w:val="TAL Char"/>
    <w:link w:val="TAL"/>
    <w:locked/>
    <w:rsid w:val="00B6584F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Normal"/>
    <w:rsid w:val="00752CD9"/>
    <w:rPr>
      <w:i/>
    </w:rPr>
  </w:style>
  <w:style w:type="character" w:customStyle="1" w:styleId="CRCoverPageZchn">
    <w:name w:val="CR Cover Page Zchn"/>
    <w:link w:val="CRCoverPage"/>
    <w:rsid w:val="00024A77"/>
    <w:rPr>
      <w:rFonts w:ascii="Arial" w:eastAsia="바탕" w:hAnsi="Arial"/>
      <w:lang w:val="en-GB" w:eastAsia="en-US"/>
    </w:rPr>
  </w:style>
  <w:style w:type="character" w:customStyle="1" w:styleId="ui-provider">
    <w:name w:val="ui-provider"/>
    <w:rsid w:val="00D82C85"/>
  </w:style>
  <w:style w:type="character" w:styleId="CommentReference">
    <w:name w:val="annotation reference"/>
    <w:rsid w:val="00491E26"/>
    <w:rPr>
      <w:sz w:val="21"/>
      <w:szCs w:val="21"/>
    </w:rPr>
  </w:style>
  <w:style w:type="paragraph" w:styleId="CommentText">
    <w:name w:val="annotation text"/>
    <w:basedOn w:val="Normal"/>
    <w:link w:val="CommentTextChar"/>
    <w:rsid w:val="00491E26"/>
  </w:style>
  <w:style w:type="character" w:customStyle="1" w:styleId="CommentTextChar">
    <w:name w:val="Comment Text Char"/>
    <w:link w:val="CommentText"/>
    <w:rsid w:val="00491E26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91E26"/>
    <w:rPr>
      <w:b/>
      <w:bCs/>
    </w:rPr>
  </w:style>
  <w:style w:type="character" w:customStyle="1" w:styleId="CommentSubjectChar">
    <w:name w:val="Comment Subject Char"/>
    <w:link w:val="CommentSubject"/>
    <w:rsid w:val="00491E26"/>
    <w:rPr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AD5746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0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7A579E-7D74-4BEC-A360-C5DD2BBD9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636</Words>
  <Characters>3626</Characters>
  <Application>Microsoft Office Word</Application>
  <DocSecurity>4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4254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MCC</cp:lastModifiedBy>
  <cp:revision>2</cp:revision>
  <cp:lastPrinted>2003-09-26T09:29:00Z</cp:lastPrinted>
  <dcterms:created xsi:type="dcterms:W3CDTF">2024-10-07T11:00:00Z</dcterms:created>
  <dcterms:modified xsi:type="dcterms:W3CDTF">2024-10-07T11:00:00Z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(3)NcbejdSXBp7Hp9yLbDCcgXSH9CbxQUzPXpS6U5pkLEPuyzcoa4huVjhI3fVQk0V8kg97twyt_x000d_
kG7sUThJ2Qfef+Rxie811AsNuAd8hnlSllkiXKylBO4WzFtRvpS7eg7h6rkKDWcuc03dLuhV_x000d_
InuJuukgwe/qkHXexpbld2Z6j/axTWWCQ+xR7hjLRpZCbu4TAzP4lf23PggtD7+bR8lhvttE_x000d_
/Ad4660KKcd9g1ISiZ</vt:lpwstr>
  </property>
  <property fmtid="{D5CDD505-2E9C-101B-9397-08002B2CF9AE}" pid="3" name="_2015_ms_pID_7253431">
    <vt:lpwstr>ycospQIztc+w8xQEBPMIX/oMW6hdy9BYLNYFPFsPexMev7wJikqepP_x000d_
qBR0EOAcv+R7bPRqHCH9x+VY6W4xBS3pNxJ3aYk7PvM/FxK3ZheWJVATfLLdRQi/AehH3d8F_x000d_
E6gKq60zx8pcxF7+uqp4YThhmXXxGkF8xGjR/y10bjsAjf1GMvGbye8hL1fDJaH8MQuCZXga_x000d_
Q/C26Xll+nj7hIMrUI78r9QkN3vQI703Dfms</vt:lpwstr>
  </property>
  <property fmtid="{D5CDD505-2E9C-101B-9397-08002B2CF9AE}" pid="4" name="_2015_ms_pID_7253432">
    <vt:lpwstr>R0dsS5+oWgzPYKuuuNSilrk=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1710205913</vt:lpwstr>
  </property>
</Properties>
</file>